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B39D0B" w14:textId="468F2143" w:rsidR="00114E59" w:rsidRPr="00114E59" w:rsidRDefault="00AA44F6" w:rsidP="002B2FFE">
      <w:pPr>
        <w:pStyle w:val="Overskrift1"/>
      </w:pPr>
      <w:r w:rsidRPr="00114E59">
        <w:t>Pris</w:t>
      </w:r>
      <w:r w:rsidR="00961358">
        <w:t>/kostnad</w:t>
      </w:r>
      <w:r w:rsidR="001D3E1A">
        <w:t xml:space="preserve"> </w:t>
      </w:r>
    </w:p>
    <w:p w14:paraId="5F9C6F22" w14:textId="77777777" w:rsidR="00114E59" w:rsidRDefault="00114E59" w:rsidP="00FD23E5">
      <w:pPr>
        <w:rPr>
          <w:sz w:val="24"/>
          <w:szCs w:val="24"/>
        </w:rPr>
      </w:pPr>
    </w:p>
    <w:p w14:paraId="0F6057C7" w14:textId="2F433C2E" w:rsidR="00AA44F6" w:rsidRDefault="00114E59" w:rsidP="007A56E7">
      <w:r>
        <w:t>S</w:t>
      </w:r>
      <w:r w:rsidR="00AA44F6">
        <w:t>kal fylles ut av leverandøren (se kravspesifikasjon for nærmere opplysninger)</w:t>
      </w:r>
    </w:p>
    <w:p w14:paraId="6445A23B" w14:textId="77777777" w:rsidR="00AA44F6" w:rsidRPr="00D11BA1" w:rsidRDefault="00AA44F6" w:rsidP="00FD23E5">
      <w:pPr>
        <w:rPr>
          <w:sz w:val="24"/>
          <w:szCs w:val="24"/>
        </w:rPr>
      </w:pPr>
    </w:p>
    <w:tbl>
      <w:tblPr>
        <w:tblStyle w:val="Tabellrutenett2"/>
        <w:tblW w:w="9776" w:type="dxa"/>
        <w:tblInd w:w="0" w:type="dxa"/>
        <w:tblLayout w:type="fixed"/>
        <w:tblLook w:val="01E0" w:firstRow="1" w:lastRow="1" w:firstColumn="1" w:lastColumn="1" w:noHBand="0" w:noVBand="0"/>
      </w:tblPr>
      <w:tblGrid>
        <w:gridCol w:w="704"/>
        <w:gridCol w:w="5528"/>
        <w:gridCol w:w="709"/>
        <w:gridCol w:w="851"/>
        <w:gridCol w:w="1984"/>
      </w:tblGrid>
      <w:tr w:rsidR="00AA44F6" w:rsidRPr="00AA44F6" w14:paraId="33658102" w14:textId="77777777" w:rsidTr="00906872">
        <w:trPr>
          <w:trHeight w:val="285"/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E6D8FEB" w14:textId="77777777" w:rsidR="00AA44F6" w:rsidRPr="00AA44F6" w:rsidRDefault="00AA44F6" w:rsidP="00AA44F6">
            <w:pPr>
              <w:rPr>
                <w:b/>
                <w:sz w:val="16"/>
                <w:szCs w:val="16"/>
              </w:rPr>
            </w:pPr>
            <w:r w:rsidRPr="00AA44F6">
              <w:rPr>
                <w:b/>
                <w:sz w:val="16"/>
                <w:szCs w:val="16"/>
              </w:rPr>
              <w:t>Post</w:t>
            </w:r>
          </w:p>
        </w:tc>
        <w:tc>
          <w:tcPr>
            <w:tcW w:w="55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C370616" w14:textId="77777777" w:rsidR="00AA44F6" w:rsidRPr="00AA44F6" w:rsidRDefault="00AA44F6" w:rsidP="00AA44F6">
            <w:pPr>
              <w:rPr>
                <w:b/>
                <w:sz w:val="18"/>
                <w:szCs w:val="18"/>
              </w:rPr>
            </w:pPr>
            <w:r w:rsidRPr="00AA44F6">
              <w:rPr>
                <w:b/>
                <w:sz w:val="18"/>
                <w:szCs w:val="18"/>
              </w:rPr>
              <w:t xml:space="preserve"> Beskrivelse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5F13A0E" w14:textId="77777777" w:rsidR="00AA44F6" w:rsidRPr="00AA44F6" w:rsidRDefault="00AA44F6" w:rsidP="00AA44F6">
            <w:pPr>
              <w:rPr>
                <w:b/>
                <w:sz w:val="16"/>
                <w:szCs w:val="16"/>
              </w:rPr>
            </w:pPr>
            <w:r w:rsidRPr="00AA44F6">
              <w:rPr>
                <w:b/>
                <w:sz w:val="16"/>
                <w:szCs w:val="16"/>
              </w:rPr>
              <w:t>Enhet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24D108A" w14:textId="77777777" w:rsidR="00AA44F6" w:rsidRPr="00AA44F6" w:rsidRDefault="00AA44F6" w:rsidP="00AA44F6">
            <w:pPr>
              <w:rPr>
                <w:b/>
                <w:sz w:val="16"/>
                <w:szCs w:val="16"/>
              </w:rPr>
            </w:pPr>
            <w:r w:rsidRPr="00AA44F6">
              <w:rPr>
                <w:b/>
                <w:sz w:val="16"/>
                <w:szCs w:val="16"/>
              </w:rPr>
              <w:t>Mengde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18055BA" w14:textId="77777777" w:rsidR="00AA44F6" w:rsidRPr="00AA44F6" w:rsidRDefault="00AA44F6" w:rsidP="002B2FFE">
            <w:pPr>
              <w:jc w:val="center"/>
              <w:rPr>
                <w:b/>
                <w:sz w:val="16"/>
                <w:szCs w:val="16"/>
              </w:rPr>
            </w:pPr>
            <w:r w:rsidRPr="00AA44F6">
              <w:rPr>
                <w:b/>
                <w:sz w:val="16"/>
                <w:szCs w:val="16"/>
              </w:rPr>
              <w:t>Sum</w:t>
            </w:r>
          </w:p>
        </w:tc>
      </w:tr>
      <w:tr w:rsidR="00AA44F6" w:rsidRPr="00AA44F6" w14:paraId="5E11F32D" w14:textId="77777777" w:rsidTr="00906872">
        <w:trPr>
          <w:trHeight w:val="81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130BA8" w14:textId="77777777" w:rsidR="00AA44F6" w:rsidRPr="00AA44F6" w:rsidRDefault="00AA44F6" w:rsidP="00AA44F6">
            <w:pPr>
              <w:spacing w:line="240" w:lineRule="auto"/>
              <w:rPr>
                <w:b/>
                <w:sz w:val="16"/>
                <w:szCs w:val="16"/>
              </w:rPr>
            </w:pPr>
          </w:p>
        </w:tc>
        <w:tc>
          <w:tcPr>
            <w:tcW w:w="5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B320E1" w14:textId="77777777" w:rsidR="00AA44F6" w:rsidRPr="00AA44F6" w:rsidRDefault="00AA44F6" w:rsidP="00AA44F6">
            <w:pPr>
              <w:spacing w:line="240" w:lineRule="auto"/>
              <w:rPr>
                <w:b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014F07" w14:textId="77777777" w:rsidR="00AA44F6" w:rsidRPr="00AA44F6" w:rsidRDefault="00AA44F6" w:rsidP="00AA44F6">
            <w:pPr>
              <w:spacing w:line="240" w:lineRule="auto"/>
              <w:rPr>
                <w:b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41799D" w14:textId="77777777" w:rsidR="00AA44F6" w:rsidRPr="00AA44F6" w:rsidRDefault="00AA44F6" w:rsidP="00AA44F6">
            <w:pPr>
              <w:spacing w:line="240" w:lineRule="auto"/>
              <w:rPr>
                <w:b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FE34D1B" w14:textId="77777777" w:rsidR="00AA44F6" w:rsidRPr="002B2FFE" w:rsidRDefault="00AA44F6" w:rsidP="002B2FFE">
            <w:pPr>
              <w:jc w:val="center"/>
              <w:rPr>
                <w:b/>
                <w:bCs/>
                <w:sz w:val="16"/>
                <w:szCs w:val="16"/>
              </w:rPr>
            </w:pPr>
            <w:r w:rsidRPr="002B2FFE">
              <w:rPr>
                <w:b/>
                <w:bCs/>
                <w:sz w:val="16"/>
                <w:szCs w:val="16"/>
              </w:rPr>
              <w:t xml:space="preserve">Ekskl. </w:t>
            </w:r>
            <w:proofErr w:type="spellStart"/>
            <w:r w:rsidRPr="002B2FFE">
              <w:rPr>
                <w:b/>
                <w:bCs/>
                <w:sz w:val="16"/>
                <w:szCs w:val="16"/>
              </w:rPr>
              <w:t>mva</w:t>
            </w:r>
            <w:proofErr w:type="spellEnd"/>
          </w:p>
        </w:tc>
      </w:tr>
      <w:tr w:rsidR="00AA44F6" w:rsidRPr="00AA44F6" w14:paraId="143E60CD" w14:textId="77777777" w:rsidTr="00906872">
        <w:trPr>
          <w:trHeight w:val="57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AF48A" w14:textId="09076C56" w:rsidR="00AA44F6" w:rsidRPr="00AA44F6" w:rsidRDefault="00AA44F6" w:rsidP="00AA44F6">
            <w:pPr>
              <w:rPr>
                <w:b/>
                <w:sz w:val="16"/>
                <w:szCs w:val="16"/>
              </w:rPr>
            </w:pPr>
            <w:r w:rsidRPr="00AA44F6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44140" w14:textId="4DC92E41" w:rsidR="00AA44F6" w:rsidRPr="00AA44F6" w:rsidRDefault="00CC3977" w:rsidP="00AA44F6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Pris på </w:t>
            </w:r>
            <w:proofErr w:type="spellStart"/>
            <w:r>
              <w:rPr>
                <w:b/>
                <w:sz w:val="16"/>
                <w:szCs w:val="16"/>
              </w:rPr>
              <w:t>shelter</w:t>
            </w:r>
            <w:proofErr w:type="spellEnd"/>
            <w:r w:rsidR="004B776D">
              <w:rPr>
                <w:b/>
                <w:sz w:val="16"/>
                <w:szCs w:val="16"/>
              </w:rPr>
              <w:t xml:space="preserve"> </w:t>
            </w:r>
            <w:proofErr w:type="spellStart"/>
            <w:r w:rsidR="004B776D">
              <w:rPr>
                <w:b/>
                <w:sz w:val="16"/>
                <w:szCs w:val="16"/>
              </w:rPr>
              <w:t>nr</w:t>
            </w:r>
            <w:proofErr w:type="spellEnd"/>
            <w:r w:rsidR="004B776D">
              <w:rPr>
                <w:b/>
                <w:sz w:val="16"/>
                <w:szCs w:val="16"/>
              </w:rPr>
              <w:t xml:space="preserve"> </w:t>
            </w:r>
            <w:r w:rsidR="00305E38">
              <w:rPr>
                <w:b/>
                <w:sz w:val="16"/>
                <w:szCs w:val="16"/>
              </w:rPr>
              <w:t>1</w:t>
            </w:r>
            <w:r>
              <w:rPr>
                <w:b/>
                <w:sz w:val="16"/>
                <w:szCs w:val="16"/>
              </w:rPr>
              <w:t xml:space="preserve"> </w:t>
            </w:r>
            <w:r w:rsidR="00305E38">
              <w:rPr>
                <w:b/>
                <w:sz w:val="16"/>
                <w:szCs w:val="16"/>
              </w:rPr>
              <w:t>(se skisse</w:t>
            </w:r>
            <w:r w:rsidR="0090787B">
              <w:rPr>
                <w:b/>
                <w:sz w:val="16"/>
                <w:szCs w:val="16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81C79" w14:textId="77777777" w:rsidR="00AA44F6" w:rsidRPr="00AA44F6" w:rsidRDefault="00AA44F6" w:rsidP="002B2FFE">
            <w:pPr>
              <w:jc w:val="center"/>
              <w:rPr>
                <w:b/>
                <w:sz w:val="16"/>
                <w:szCs w:val="16"/>
              </w:rPr>
            </w:pPr>
            <w:proofErr w:type="spellStart"/>
            <w:r>
              <w:rPr>
                <w:b/>
                <w:sz w:val="16"/>
                <w:szCs w:val="16"/>
              </w:rPr>
              <w:t>stk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94132" w14:textId="1369FAAE" w:rsidR="00AA44F6" w:rsidRPr="00AA44F6" w:rsidRDefault="005A571C" w:rsidP="002B2FFE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70316" w14:textId="77777777" w:rsidR="00AA44F6" w:rsidRPr="00AA44F6" w:rsidRDefault="00AA44F6" w:rsidP="00AA44F6">
            <w:pPr>
              <w:rPr>
                <w:b/>
                <w:sz w:val="16"/>
                <w:szCs w:val="16"/>
              </w:rPr>
            </w:pPr>
          </w:p>
        </w:tc>
      </w:tr>
      <w:tr w:rsidR="00F7695C" w:rsidRPr="00AA44F6" w14:paraId="3B27020C" w14:textId="77777777" w:rsidTr="00906872">
        <w:trPr>
          <w:trHeight w:val="57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28457" w14:textId="67E85040" w:rsidR="00F7695C" w:rsidRPr="00AA44F6" w:rsidRDefault="00F7695C" w:rsidP="00AA44F6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BF4BE" w14:textId="3D6C0D50" w:rsidR="00F7695C" w:rsidRDefault="00CC572D" w:rsidP="00AA44F6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Pri</w:t>
            </w:r>
            <w:r w:rsidR="004E10B9">
              <w:rPr>
                <w:b/>
                <w:sz w:val="16"/>
                <w:szCs w:val="16"/>
              </w:rPr>
              <w:t>s</w:t>
            </w:r>
            <w:r>
              <w:rPr>
                <w:b/>
                <w:sz w:val="16"/>
                <w:szCs w:val="16"/>
              </w:rPr>
              <w:t xml:space="preserve"> på </w:t>
            </w:r>
            <w:proofErr w:type="spellStart"/>
            <w:r>
              <w:rPr>
                <w:b/>
                <w:sz w:val="16"/>
                <w:szCs w:val="16"/>
              </w:rPr>
              <w:t>shelter</w:t>
            </w:r>
            <w:proofErr w:type="spellEnd"/>
            <w:r w:rsidR="00305E38">
              <w:rPr>
                <w:b/>
                <w:sz w:val="16"/>
                <w:szCs w:val="16"/>
              </w:rPr>
              <w:t xml:space="preserve"> </w:t>
            </w:r>
            <w:proofErr w:type="spellStart"/>
            <w:r w:rsidR="00305E38">
              <w:rPr>
                <w:b/>
                <w:sz w:val="16"/>
                <w:szCs w:val="16"/>
              </w:rPr>
              <w:t>nr</w:t>
            </w:r>
            <w:proofErr w:type="spellEnd"/>
            <w:r w:rsidR="00305E38">
              <w:rPr>
                <w:b/>
                <w:sz w:val="16"/>
                <w:szCs w:val="16"/>
              </w:rPr>
              <w:t xml:space="preserve"> 2</w:t>
            </w:r>
            <w:r>
              <w:rPr>
                <w:b/>
                <w:sz w:val="16"/>
                <w:szCs w:val="16"/>
              </w:rPr>
              <w:t xml:space="preserve"> </w:t>
            </w:r>
            <w:r w:rsidR="0090787B">
              <w:rPr>
                <w:b/>
                <w:sz w:val="16"/>
                <w:szCs w:val="16"/>
              </w:rPr>
              <w:t>(se skisse)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8EF84" w14:textId="52A90490" w:rsidR="00F7695C" w:rsidRDefault="003F33C6" w:rsidP="002B2FFE">
            <w:pPr>
              <w:jc w:val="center"/>
              <w:rPr>
                <w:b/>
                <w:sz w:val="16"/>
                <w:szCs w:val="16"/>
              </w:rPr>
            </w:pPr>
            <w:proofErr w:type="spellStart"/>
            <w:r>
              <w:rPr>
                <w:b/>
                <w:sz w:val="16"/>
                <w:szCs w:val="16"/>
              </w:rPr>
              <w:t>stk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99AA2" w14:textId="3920E96C" w:rsidR="00F7695C" w:rsidRDefault="003F33C6" w:rsidP="002B2FFE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E001C" w14:textId="77777777" w:rsidR="00F7695C" w:rsidRPr="00AA44F6" w:rsidRDefault="00F7695C" w:rsidP="00AA44F6">
            <w:pPr>
              <w:rPr>
                <w:b/>
                <w:sz w:val="16"/>
                <w:szCs w:val="16"/>
              </w:rPr>
            </w:pPr>
          </w:p>
        </w:tc>
      </w:tr>
      <w:tr w:rsidR="007926A7" w:rsidRPr="00AA44F6" w14:paraId="10695F3C" w14:textId="77777777" w:rsidTr="00906872">
        <w:trPr>
          <w:trHeight w:val="57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67CF7" w14:textId="20CCBD08" w:rsidR="007926A7" w:rsidRDefault="00045F2D" w:rsidP="00AA44F6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4D869" w14:textId="4A405F2B" w:rsidR="007926A7" w:rsidRDefault="007926A7" w:rsidP="002B2FFE">
            <w:pPr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                                              </w:t>
            </w:r>
            <w:r w:rsidR="00432B7E">
              <w:rPr>
                <w:b/>
                <w:sz w:val="16"/>
                <w:szCs w:val="16"/>
              </w:rPr>
              <w:t>Sum</w:t>
            </w:r>
            <w:r w:rsidR="002B2FFE">
              <w:rPr>
                <w:b/>
                <w:sz w:val="16"/>
                <w:szCs w:val="16"/>
              </w:rPr>
              <w:t xml:space="preserve">   </w:t>
            </w:r>
            <w:r w:rsidR="00432B7E">
              <w:rPr>
                <w:b/>
                <w:sz w:val="16"/>
                <w:szCs w:val="16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F1553" w14:textId="77777777" w:rsidR="007926A7" w:rsidRDefault="007926A7" w:rsidP="00AA44F6">
            <w:pPr>
              <w:rPr>
                <w:b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2019E" w14:textId="77777777" w:rsidR="007926A7" w:rsidRDefault="007926A7" w:rsidP="00AA44F6">
            <w:pPr>
              <w:rPr>
                <w:b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4FCF7" w14:textId="77777777" w:rsidR="007926A7" w:rsidRPr="00AA44F6" w:rsidRDefault="007926A7" w:rsidP="00AA44F6">
            <w:pPr>
              <w:rPr>
                <w:b/>
                <w:sz w:val="16"/>
                <w:szCs w:val="16"/>
              </w:rPr>
            </w:pPr>
          </w:p>
        </w:tc>
      </w:tr>
    </w:tbl>
    <w:p w14:paraId="7C2D213E" w14:textId="351D7E70" w:rsidR="001D3E1A" w:rsidRPr="008A7107" w:rsidRDefault="007A56E7" w:rsidP="007A56E7">
      <w:r>
        <w:br/>
      </w:r>
    </w:p>
    <w:p w14:paraId="4C8B7EFB" w14:textId="328B6464" w:rsidR="002B2FFE" w:rsidRPr="00114E59" w:rsidRDefault="002B2FFE" w:rsidP="002B2FFE">
      <w:pPr>
        <w:pStyle w:val="Overskrift1"/>
      </w:pPr>
      <w:r>
        <w:t>Leveringstid</w:t>
      </w:r>
    </w:p>
    <w:p w14:paraId="2E96D883" w14:textId="544A748F" w:rsidR="001D3E1A" w:rsidRDefault="001D3E1A"/>
    <w:p w14:paraId="476677C7" w14:textId="77777777" w:rsidR="002B2FFE" w:rsidRDefault="002B2FFE"/>
    <w:tbl>
      <w:tblPr>
        <w:tblStyle w:val="Tabellrutenett2"/>
        <w:tblW w:w="9776" w:type="dxa"/>
        <w:tblInd w:w="0" w:type="dxa"/>
        <w:tblLayout w:type="fixed"/>
        <w:tblLook w:val="01E0" w:firstRow="1" w:lastRow="1" w:firstColumn="1" w:lastColumn="1" w:noHBand="0" w:noVBand="0"/>
      </w:tblPr>
      <w:tblGrid>
        <w:gridCol w:w="704"/>
        <w:gridCol w:w="5528"/>
        <w:gridCol w:w="709"/>
        <w:gridCol w:w="851"/>
        <w:gridCol w:w="1984"/>
      </w:tblGrid>
      <w:tr w:rsidR="002B2FFE" w:rsidRPr="00AA44F6" w14:paraId="021D5058" w14:textId="77777777" w:rsidTr="00EE7694">
        <w:trPr>
          <w:trHeight w:val="61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784028C" w14:textId="77777777" w:rsidR="002B2FFE" w:rsidRPr="00AA44F6" w:rsidRDefault="002B2FFE" w:rsidP="00A04284">
            <w:pPr>
              <w:rPr>
                <w:b/>
                <w:sz w:val="16"/>
                <w:szCs w:val="16"/>
              </w:rPr>
            </w:pPr>
            <w:r w:rsidRPr="00AA44F6">
              <w:rPr>
                <w:b/>
                <w:sz w:val="16"/>
                <w:szCs w:val="16"/>
              </w:rPr>
              <w:t>Post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E629B83" w14:textId="77777777" w:rsidR="002B2FFE" w:rsidRPr="00AA44F6" w:rsidRDefault="002B2FFE" w:rsidP="00A04284">
            <w:pPr>
              <w:rPr>
                <w:b/>
                <w:sz w:val="18"/>
                <w:szCs w:val="18"/>
              </w:rPr>
            </w:pPr>
            <w:r w:rsidRPr="00AA44F6">
              <w:rPr>
                <w:b/>
                <w:sz w:val="18"/>
                <w:szCs w:val="18"/>
              </w:rPr>
              <w:t xml:space="preserve"> Beskrivelse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7F4C4BC" w14:textId="77777777" w:rsidR="002B2FFE" w:rsidRPr="00AA44F6" w:rsidRDefault="002B2FFE" w:rsidP="00A04284">
            <w:pPr>
              <w:rPr>
                <w:b/>
                <w:sz w:val="16"/>
                <w:szCs w:val="16"/>
              </w:rPr>
            </w:pPr>
            <w:r w:rsidRPr="00AA44F6">
              <w:rPr>
                <w:b/>
                <w:sz w:val="16"/>
                <w:szCs w:val="16"/>
              </w:rPr>
              <w:t>Enhet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42C3977" w14:textId="77777777" w:rsidR="002B2FFE" w:rsidRPr="00AA44F6" w:rsidRDefault="002B2FFE" w:rsidP="00A04284">
            <w:pPr>
              <w:rPr>
                <w:b/>
                <w:sz w:val="16"/>
                <w:szCs w:val="16"/>
              </w:rPr>
            </w:pPr>
            <w:r w:rsidRPr="00AA44F6">
              <w:rPr>
                <w:b/>
                <w:sz w:val="16"/>
                <w:szCs w:val="16"/>
              </w:rPr>
              <w:t>Mengde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14:paraId="7FA5438C" w14:textId="6372ACAE" w:rsidR="002B2FFE" w:rsidRPr="00AA44F6" w:rsidRDefault="002B2FFE" w:rsidP="00A04284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Leveringstid i uker</w:t>
            </w:r>
          </w:p>
        </w:tc>
      </w:tr>
      <w:tr w:rsidR="002B2FFE" w:rsidRPr="00AA44F6" w14:paraId="273B219A" w14:textId="77777777" w:rsidTr="00A04284">
        <w:trPr>
          <w:trHeight w:val="57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495D8" w14:textId="77777777" w:rsidR="002B2FFE" w:rsidRPr="00AA44F6" w:rsidRDefault="002B2FFE" w:rsidP="00A04284">
            <w:pPr>
              <w:rPr>
                <w:b/>
                <w:sz w:val="16"/>
                <w:szCs w:val="16"/>
              </w:rPr>
            </w:pPr>
            <w:r w:rsidRPr="00AA44F6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5575D" w14:textId="6E0C2C4C" w:rsidR="002B2FFE" w:rsidRPr="00AA44F6" w:rsidRDefault="002B2FFE" w:rsidP="00A04284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Leveringstid på </w:t>
            </w:r>
            <w:proofErr w:type="spellStart"/>
            <w:r>
              <w:rPr>
                <w:b/>
                <w:sz w:val="16"/>
                <w:szCs w:val="16"/>
              </w:rPr>
              <w:t>shelter</w:t>
            </w:r>
            <w:proofErr w:type="spellEnd"/>
            <w:r>
              <w:rPr>
                <w:b/>
                <w:sz w:val="16"/>
                <w:szCs w:val="16"/>
              </w:rPr>
              <w:t xml:space="preserve"> </w:t>
            </w:r>
            <w:proofErr w:type="spellStart"/>
            <w:r>
              <w:rPr>
                <w:b/>
                <w:sz w:val="16"/>
                <w:szCs w:val="16"/>
              </w:rPr>
              <w:t>nr</w:t>
            </w:r>
            <w:proofErr w:type="spellEnd"/>
            <w:r>
              <w:rPr>
                <w:b/>
                <w:sz w:val="16"/>
                <w:szCs w:val="16"/>
              </w:rPr>
              <w:t xml:space="preserve"> 1 (se skisse)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540BD" w14:textId="77777777" w:rsidR="002B2FFE" w:rsidRPr="00AA44F6" w:rsidRDefault="002B2FFE" w:rsidP="00A04284">
            <w:pPr>
              <w:rPr>
                <w:b/>
                <w:sz w:val="16"/>
                <w:szCs w:val="16"/>
              </w:rPr>
            </w:pPr>
            <w:proofErr w:type="spellStart"/>
            <w:r>
              <w:rPr>
                <w:b/>
                <w:sz w:val="16"/>
                <w:szCs w:val="16"/>
              </w:rPr>
              <w:t>stk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13DBF" w14:textId="77777777" w:rsidR="002B2FFE" w:rsidRPr="00AA44F6" w:rsidRDefault="002B2FFE" w:rsidP="00A35812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A8CDE" w14:textId="77777777" w:rsidR="002B2FFE" w:rsidRPr="00AA44F6" w:rsidRDefault="002B2FFE" w:rsidP="00A04284">
            <w:pPr>
              <w:rPr>
                <w:b/>
                <w:sz w:val="16"/>
                <w:szCs w:val="16"/>
              </w:rPr>
            </w:pPr>
          </w:p>
        </w:tc>
      </w:tr>
      <w:tr w:rsidR="002B2FFE" w:rsidRPr="00AA44F6" w14:paraId="6BC221FC" w14:textId="77777777" w:rsidTr="00A04284">
        <w:trPr>
          <w:trHeight w:val="57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4DBA7" w14:textId="77777777" w:rsidR="002B2FFE" w:rsidRPr="00AA44F6" w:rsidRDefault="002B2FFE" w:rsidP="00A04284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B4CD0" w14:textId="7BD14816" w:rsidR="002B2FFE" w:rsidRDefault="002B2FFE" w:rsidP="00A04284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Leveringstid på </w:t>
            </w:r>
            <w:proofErr w:type="spellStart"/>
            <w:r>
              <w:rPr>
                <w:b/>
                <w:sz w:val="16"/>
                <w:szCs w:val="16"/>
              </w:rPr>
              <w:t>shelter</w:t>
            </w:r>
            <w:proofErr w:type="spellEnd"/>
            <w:r>
              <w:rPr>
                <w:b/>
                <w:sz w:val="16"/>
                <w:szCs w:val="16"/>
              </w:rPr>
              <w:t xml:space="preserve"> </w:t>
            </w:r>
            <w:proofErr w:type="spellStart"/>
            <w:r>
              <w:rPr>
                <w:b/>
                <w:sz w:val="16"/>
                <w:szCs w:val="16"/>
              </w:rPr>
              <w:t>nr</w:t>
            </w:r>
            <w:proofErr w:type="spellEnd"/>
            <w:r>
              <w:rPr>
                <w:b/>
                <w:sz w:val="16"/>
                <w:szCs w:val="16"/>
              </w:rPr>
              <w:t xml:space="preserve"> 2 (se skisse)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EBBC7" w14:textId="77777777" w:rsidR="002B2FFE" w:rsidRDefault="002B2FFE" w:rsidP="00A04284">
            <w:pPr>
              <w:rPr>
                <w:b/>
                <w:sz w:val="16"/>
                <w:szCs w:val="16"/>
              </w:rPr>
            </w:pPr>
            <w:proofErr w:type="spellStart"/>
            <w:r>
              <w:rPr>
                <w:b/>
                <w:sz w:val="16"/>
                <w:szCs w:val="16"/>
              </w:rPr>
              <w:t>stk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69092" w14:textId="77777777" w:rsidR="002B2FFE" w:rsidRDefault="002B2FFE" w:rsidP="00A35812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4EB43" w14:textId="77777777" w:rsidR="002B2FFE" w:rsidRPr="00AA44F6" w:rsidRDefault="002B2FFE" w:rsidP="00A04284">
            <w:pPr>
              <w:rPr>
                <w:b/>
                <w:sz w:val="16"/>
                <w:szCs w:val="16"/>
              </w:rPr>
            </w:pPr>
          </w:p>
        </w:tc>
      </w:tr>
      <w:tr w:rsidR="00045F2D" w:rsidRPr="00AA44F6" w14:paraId="4236114C" w14:textId="77777777" w:rsidTr="00A04284">
        <w:trPr>
          <w:trHeight w:val="57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B453D" w14:textId="2F426295" w:rsidR="00045F2D" w:rsidRDefault="00045F2D" w:rsidP="00A04284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C2CF9" w14:textId="77777777" w:rsidR="00045F2D" w:rsidRDefault="00045F2D" w:rsidP="00A04284">
            <w:pPr>
              <w:rPr>
                <w:b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610F1" w14:textId="77777777" w:rsidR="00045F2D" w:rsidRDefault="00045F2D" w:rsidP="00A04284">
            <w:pPr>
              <w:rPr>
                <w:b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4C824" w14:textId="77777777" w:rsidR="00045F2D" w:rsidRDefault="00045F2D" w:rsidP="00A35812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ED7B5" w14:textId="77777777" w:rsidR="00045F2D" w:rsidRPr="00AA44F6" w:rsidRDefault="00045F2D" w:rsidP="00A04284">
            <w:pPr>
              <w:rPr>
                <w:b/>
                <w:sz w:val="16"/>
                <w:szCs w:val="16"/>
              </w:rPr>
            </w:pPr>
          </w:p>
        </w:tc>
      </w:tr>
    </w:tbl>
    <w:p w14:paraId="7EE440FC" w14:textId="69414EC1" w:rsidR="00A65FDE" w:rsidRDefault="00A65FDE">
      <w:pPr>
        <w:rPr>
          <w:noProof/>
        </w:rPr>
      </w:pPr>
    </w:p>
    <w:p w14:paraId="09773EA6" w14:textId="2E271FE1" w:rsidR="007A56E7" w:rsidRDefault="007A56E7">
      <w:pPr>
        <w:rPr>
          <w:noProof/>
        </w:rPr>
      </w:pPr>
    </w:p>
    <w:p w14:paraId="5B7ED9E6" w14:textId="6A117232" w:rsidR="007A56E7" w:rsidRPr="00114E59" w:rsidRDefault="007A56E7" w:rsidP="007A56E7">
      <w:pPr>
        <w:pStyle w:val="Overskrift1"/>
      </w:pPr>
      <w:proofErr w:type="spellStart"/>
      <w:r>
        <w:t>Shelterløsninger</w:t>
      </w:r>
      <w:proofErr w:type="spellEnd"/>
    </w:p>
    <w:p w14:paraId="2DFEB9C1" w14:textId="301E2D30" w:rsidR="007A56E7" w:rsidRDefault="007A56E7">
      <w:pPr>
        <w:rPr>
          <w:noProof/>
        </w:rPr>
      </w:pPr>
      <w:r>
        <w:rPr>
          <w:noProof/>
        </w:rPr>
        <w:t>I denne rammeavtalen er det mulig  å legge til flere skreddersydde løsninger på design av sheltere i hele rammeavtaleperioden.</w:t>
      </w:r>
    </w:p>
    <w:sectPr w:rsidR="007A56E7" w:rsidSect="001C02CA">
      <w:headerReference w:type="default" r:id="rId11"/>
      <w:footerReference w:type="even" r:id="rId12"/>
      <w:footerReference w:type="default" r:id="rId13"/>
      <w:pgSz w:w="11906" w:h="16838"/>
      <w:pgMar w:top="1985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2F4EE1" w14:textId="77777777" w:rsidR="004376DF" w:rsidRDefault="004376DF">
      <w:r>
        <w:separator/>
      </w:r>
    </w:p>
  </w:endnote>
  <w:endnote w:type="continuationSeparator" w:id="0">
    <w:p w14:paraId="6678DCFC" w14:textId="77777777" w:rsidR="004376DF" w:rsidRDefault="004376DF">
      <w:r>
        <w:continuationSeparator/>
      </w:r>
    </w:p>
  </w:endnote>
  <w:endnote w:type="continuationNotice" w:id="1">
    <w:p w14:paraId="57CEF694" w14:textId="77777777" w:rsidR="004376DF" w:rsidRDefault="004376DF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pCentury Old Style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38392D" w14:textId="77777777" w:rsidR="00C92553" w:rsidRDefault="00C92553" w:rsidP="00DA2773">
    <w:pPr>
      <w:pStyle w:val="Bunntekst"/>
      <w:framePr w:wrap="around" w:vAnchor="text" w:hAnchor="margin" w:xAlign="center" w:y="1"/>
      <w:rPr>
        <w:rStyle w:val="Sidetall"/>
      </w:rPr>
    </w:pPr>
    <w:r>
      <w:rPr>
        <w:rStyle w:val="Sidetall"/>
      </w:rPr>
      <w:fldChar w:fldCharType="begin"/>
    </w:r>
    <w:r>
      <w:rPr>
        <w:rStyle w:val="Sidetall"/>
      </w:rPr>
      <w:instrText xml:space="preserve">PAGE  </w:instrText>
    </w:r>
    <w:r>
      <w:rPr>
        <w:rStyle w:val="Sidetall"/>
      </w:rPr>
      <w:fldChar w:fldCharType="separate"/>
    </w:r>
    <w:r>
      <w:rPr>
        <w:rStyle w:val="Sidetall"/>
        <w:noProof/>
      </w:rPr>
      <w:t>20</w:t>
    </w:r>
    <w:r>
      <w:rPr>
        <w:rStyle w:val="Sidetall"/>
      </w:rPr>
      <w:fldChar w:fldCharType="end"/>
    </w:r>
  </w:p>
  <w:p w14:paraId="2CF66D2F" w14:textId="77777777" w:rsidR="00C92553" w:rsidRDefault="00C92553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7636DF" w14:textId="77777777" w:rsidR="00C92553" w:rsidRDefault="00C92553" w:rsidP="00DA2773">
    <w:pPr>
      <w:pStyle w:val="Bunntekst"/>
      <w:framePr w:wrap="around" w:vAnchor="text" w:hAnchor="margin" w:xAlign="center" w:y="1"/>
      <w:rPr>
        <w:rStyle w:val="Sidetall"/>
      </w:rPr>
    </w:pPr>
    <w:r>
      <w:rPr>
        <w:rStyle w:val="Sidetall"/>
      </w:rPr>
      <w:fldChar w:fldCharType="begin"/>
    </w:r>
    <w:r>
      <w:rPr>
        <w:rStyle w:val="Sidetall"/>
      </w:rPr>
      <w:instrText xml:space="preserve">PAGE  </w:instrText>
    </w:r>
    <w:r>
      <w:rPr>
        <w:rStyle w:val="Sidetall"/>
      </w:rPr>
      <w:fldChar w:fldCharType="separate"/>
    </w:r>
    <w:r w:rsidR="007A3272">
      <w:rPr>
        <w:rStyle w:val="Sidetall"/>
        <w:noProof/>
      </w:rPr>
      <w:t>10</w:t>
    </w:r>
    <w:r>
      <w:rPr>
        <w:rStyle w:val="Sidetall"/>
      </w:rPr>
      <w:fldChar w:fldCharType="end"/>
    </w:r>
  </w:p>
  <w:p w14:paraId="0224041F" w14:textId="77777777" w:rsidR="00C92553" w:rsidRDefault="00C92553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8AC5DB" w14:textId="77777777" w:rsidR="004376DF" w:rsidRDefault="004376DF">
      <w:r>
        <w:separator/>
      </w:r>
    </w:p>
  </w:footnote>
  <w:footnote w:type="continuationSeparator" w:id="0">
    <w:p w14:paraId="1495F623" w14:textId="77777777" w:rsidR="004376DF" w:rsidRDefault="004376DF">
      <w:r>
        <w:continuationSeparator/>
      </w:r>
    </w:p>
  </w:footnote>
  <w:footnote w:type="continuationNotice" w:id="1">
    <w:p w14:paraId="0490BD19" w14:textId="77777777" w:rsidR="004376DF" w:rsidRDefault="004376DF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537F69" w14:textId="0D51C28E" w:rsidR="003834D0" w:rsidRDefault="003834D0">
    <w:pPr>
      <w:pStyle w:val="Topptekst"/>
    </w:pPr>
    <w:r>
      <w:rPr>
        <w:noProof/>
      </w:rPr>
      <w:drawing>
        <wp:inline distT="0" distB="0" distL="0" distR="0" wp14:anchorId="19F10ECA" wp14:editId="4FD126E9">
          <wp:extent cx="1598295" cy="748030"/>
          <wp:effectExtent l="0" t="0" r="1905" b="0"/>
          <wp:docPr id="12" name="Bild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Bilde 2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98295" cy="74803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ab/>
    </w:r>
    <w:r>
      <w:tab/>
      <w:t xml:space="preserve">Bilag </w:t>
    </w:r>
    <w:r w:rsidR="00B61212">
      <w:t>4a</w:t>
    </w:r>
    <w:r>
      <w:br/>
    </w:r>
  </w:p>
  <w:p w14:paraId="127FA2DC" w14:textId="77777777" w:rsidR="003834D0" w:rsidRDefault="003834D0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E0C59"/>
    <w:multiLevelType w:val="multilevel"/>
    <w:tmpl w:val="DD84C2FE"/>
    <w:lvl w:ilvl="0">
      <w:start w:val="1"/>
      <w:numFmt w:val="lowerLetter"/>
      <w:lvlText w:val="%1)"/>
      <w:lvlJc w:val="left"/>
      <w:rPr>
        <w:rFonts w:hint="default"/>
      </w:rPr>
    </w:lvl>
    <w:lvl w:ilvl="1">
      <w:start w:val="1"/>
      <w:numFmt w:val="decimal"/>
      <w:lvlText w:val="%1.%2"/>
      <w:lvlJc w:val="left"/>
      <w:pPr>
        <w:ind w:left="79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" w15:restartNumberingAfterBreak="0">
    <w:nsid w:val="0EC72A2C"/>
    <w:multiLevelType w:val="hybridMultilevel"/>
    <w:tmpl w:val="3D069054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DF15CA"/>
    <w:multiLevelType w:val="hybridMultilevel"/>
    <w:tmpl w:val="1916DBA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EF1EE4"/>
    <w:multiLevelType w:val="multilevel"/>
    <w:tmpl w:val="F69694AC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4" w15:restartNumberingAfterBreak="0">
    <w:nsid w:val="216A163B"/>
    <w:multiLevelType w:val="hybridMultilevel"/>
    <w:tmpl w:val="358812C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35212E"/>
    <w:multiLevelType w:val="hybridMultilevel"/>
    <w:tmpl w:val="C3F422EC"/>
    <w:lvl w:ilvl="0" w:tplc="0414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2B075B57"/>
    <w:multiLevelType w:val="hybridMultilevel"/>
    <w:tmpl w:val="D336771E"/>
    <w:lvl w:ilvl="0" w:tplc="BB2E6852">
      <w:start w:val="1"/>
      <w:numFmt w:val="decimal"/>
      <w:lvlText w:val="%1."/>
      <w:lvlJc w:val="left"/>
      <w:pPr>
        <w:tabs>
          <w:tab w:val="num" w:pos="714"/>
        </w:tabs>
        <w:ind w:left="714" w:hanging="357"/>
      </w:pPr>
      <w:rPr>
        <w:rFonts w:hint="default"/>
      </w:rPr>
    </w:lvl>
    <w:lvl w:ilvl="1" w:tplc="04140001">
      <w:start w:val="1"/>
      <w:numFmt w:val="bullet"/>
      <w:lvlText w:val=""/>
      <w:lvlJc w:val="left"/>
      <w:pPr>
        <w:tabs>
          <w:tab w:val="num" w:pos="1797"/>
        </w:tabs>
        <w:ind w:left="1797" w:hanging="360"/>
      </w:pPr>
      <w:rPr>
        <w:rFonts w:ascii="Symbol" w:hAnsi="Symbol" w:hint="default"/>
      </w:rPr>
    </w:lvl>
    <w:lvl w:ilvl="2" w:tplc="0414001B" w:tentative="1">
      <w:start w:val="1"/>
      <w:numFmt w:val="lowerRoman"/>
      <w:lvlText w:val="%3."/>
      <w:lvlJc w:val="right"/>
      <w:pPr>
        <w:tabs>
          <w:tab w:val="num" w:pos="2517"/>
        </w:tabs>
        <w:ind w:left="2517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3237"/>
        </w:tabs>
        <w:ind w:left="3237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957"/>
        </w:tabs>
        <w:ind w:left="3957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677"/>
        </w:tabs>
        <w:ind w:left="4677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397"/>
        </w:tabs>
        <w:ind w:left="5397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6117"/>
        </w:tabs>
        <w:ind w:left="6117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837"/>
        </w:tabs>
        <w:ind w:left="6837" w:hanging="180"/>
      </w:pPr>
    </w:lvl>
  </w:abstractNum>
  <w:abstractNum w:abstractNumId="7" w15:restartNumberingAfterBreak="0">
    <w:nsid w:val="31902428"/>
    <w:multiLevelType w:val="hybridMultilevel"/>
    <w:tmpl w:val="AE9AEB2E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AB3A2B"/>
    <w:multiLevelType w:val="hybridMultilevel"/>
    <w:tmpl w:val="4DF2CDB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9CF4708"/>
    <w:multiLevelType w:val="multilevel"/>
    <w:tmpl w:val="6B2E4D86"/>
    <w:lvl w:ilvl="0">
      <w:start w:val="1"/>
      <w:numFmt w:val="decimal"/>
      <w:pStyle w:val="Overskrift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tabs>
          <w:tab w:val="num" w:pos="1285"/>
        </w:tabs>
        <w:ind w:left="1285" w:hanging="576"/>
      </w:pPr>
      <w:rPr>
        <w:b/>
        <w:i w:val="0"/>
        <w:sz w:val="28"/>
        <w:szCs w:val="28"/>
      </w:rPr>
    </w:lvl>
    <w:lvl w:ilvl="2">
      <w:start w:val="1"/>
      <w:numFmt w:val="lowerLetter"/>
      <w:lvlText w:val="%3."/>
      <w:lvlJc w:val="left"/>
      <w:pPr>
        <w:tabs>
          <w:tab w:val="num" w:pos="360"/>
        </w:tabs>
        <w:ind w:left="360" w:hanging="360"/>
      </w:pPr>
    </w:lvl>
    <w:lvl w:ilvl="3">
      <w:start w:val="1"/>
      <w:numFmt w:val="decimal"/>
      <w:pStyle w:val="Overskrift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4D32C0F"/>
    <w:multiLevelType w:val="multilevel"/>
    <w:tmpl w:val="F69694AC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1" w15:restartNumberingAfterBreak="0">
    <w:nsid w:val="6A755A64"/>
    <w:multiLevelType w:val="hybridMultilevel"/>
    <w:tmpl w:val="F6605B6A"/>
    <w:lvl w:ilvl="0" w:tplc="04140019">
      <w:start w:val="1"/>
      <w:numFmt w:val="lowerLetter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E5E5D9C"/>
    <w:multiLevelType w:val="hybridMultilevel"/>
    <w:tmpl w:val="7604D78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BFE24CD"/>
    <w:multiLevelType w:val="multilevel"/>
    <w:tmpl w:val="D77C556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7F99677E"/>
    <w:multiLevelType w:val="multilevel"/>
    <w:tmpl w:val="C61840E0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ascii="Arial" w:eastAsia="Times New Roman" w:hAnsi="Arial" w:cs="Arial"/>
      </w:rPr>
    </w:lvl>
    <w:lvl w:ilvl="1">
      <w:numFmt w:val="decimal"/>
      <w:isLgl/>
      <w:lvlText w:val="%1.%2"/>
      <w:lvlJc w:val="left"/>
      <w:pPr>
        <w:ind w:left="1110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05" w:hanging="1800"/>
      </w:pPr>
      <w:rPr>
        <w:rFonts w:hint="default"/>
      </w:rPr>
    </w:lvl>
  </w:abstractNum>
  <w:num w:numId="1" w16cid:durableId="556012481">
    <w:abstractNumId w:val="6"/>
  </w:num>
  <w:num w:numId="2" w16cid:durableId="1298803081">
    <w:abstractNumId w:val="9"/>
  </w:num>
  <w:num w:numId="3" w16cid:durableId="1892888936">
    <w:abstractNumId w:val="14"/>
  </w:num>
  <w:num w:numId="4" w16cid:durableId="515384019">
    <w:abstractNumId w:val="1"/>
  </w:num>
  <w:num w:numId="5" w16cid:durableId="470829570">
    <w:abstractNumId w:val="5"/>
  </w:num>
  <w:num w:numId="6" w16cid:durableId="1673021993">
    <w:abstractNumId w:val="7"/>
  </w:num>
  <w:num w:numId="7" w16cid:durableId="1405184735">
    <w:abstractNumId w:val="12"/>
  </w:num>
  <w:num w:numId="8" w16cid:durableId="1775057500">
    <w:abstractNumId w:val="2"/>
  </w:num>
  <w:num w:numId="9" w16cid:durableId="933637334">
    <w:abstractNumId w:val="4"/>
  </w:num>
  <w:num w:numId="10" w16cid:durableId="435491466">
    <w:abstractNumId w:val="8"/>
  </w:num>
  <w:num w:numId="11" w16cid:durableId="1935091025">
    <w:abstractNumId w:val="13"/>
  </w:num>
  <w:num w:numId="12" w16cid:durableId="1302730045">
    <w:abstractNumId w:val="11"/>
  </w:num>
  <w:num w:numId="13" w16cid:durableId="532427149">
    <w:abstractNumId w:val="10"/>
  </w:num>
  <w:num w:numId="14" w16cid:durableId="1701052802">
    <w:abstractNumId w:val="3"/>
  </w:num>
  <w:num w:numId="15" w16cid:durableId="2145659659">
    <w:abstractNumId w:val="0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2AFA"/>
    <w:rsid w:val="00002F43"/>
    <w:rsid w:val="00005024"/>
    <w:rsid w:val="00006196"/>
    <w:rsid w:val="00006485"/>
    <w:rsid w:val="000069EE"/>
    <w:rsid w:val="00006A43"/>
    <w:rsid w:val="0001058A"/>
    <w:rsid w:val="000114EA"/>
    <w:rsid w:val="00011F78"/>
    <w:rsid w:val="00012E75"/>
    <w:rsid w:val="000131F0"/>
    <w:rsid w:val="00013290"/>
    <w:rsid w:val="000153F5"/>
    <w:rsid w:val="0001755F"/>
    <w:rsid w:val="00017AC6"/>
    <w:rsid w:val="0002021F"/>
    <w:rsid w:val="00020597"/>
    <w:rsid w:val="000232F2"/>
    <w:rsid w:val="00024E31"/>
    <w:rsid w:val="000262C2"/>
    <w:rsid w:val="00026FE3"/>
    <w:rsid w:val="00030902"/>
    <w:rsid w:val="00031F58"/>
    <w:rsid w:val="00033707"/>
    <w:rsid w:val="00034D28"/>
    <w:rsid w:val="00035AB8"/>
    <w:rsid w:val="00035B0D"/>
    <w:rsid w:val="00040AAA"/>
    <w:rsid w:val="00042474"/>
    <w:rsid w:val="00042AFA"/>
    <w:rsid w:val="00044786"/>
    <w:rsid w:val="00045CB6"/>
    <w:rsid w:val="00045F2D"/>
    <w:rsid w:val="000466A7"/>
    <w:rsid w:val="00047576"/>
    <w:rsid w:val="0005331B"/>
    <w:rsid w:val="00053FE3"/>
    <w:rsid w:val="000545A6"/>
    <w:rsid w:val="00054F98"/>
    <w:rsid w:val="000555DF"/>
    <w:rsid w:val="00055749"/>
    <w:rsid w:val="000575FA"/>
    <w:rsid w:val="00057DA6"/>
    <w:rsid w:val="000618C6"/>
    <w:rsid w:val="00063F83"/>
    <w:rsid w:val="000657A1"/>
    <w:rsid w:val="00065A07"/>
    <w:rsid w:val="00065BA4"/>
    <w:rsid w:val="00066387"/>
    <w:rsid w:val="000677A4"/>
    <w:rsid w:val="00071205"/>
    <w:rsid w:val="000714F0"/>
    <w:rsid w:val="00072B58"/>
    <w:rsid w:val="0007597D"/>
    <w:rsid w:val="00076FC9"/>
    <w:rsid w:val="00077E9C"/>
    <w:rsid w:val="00080625"/>
    <w:rsid w:val="00080F36"/>
    <w:rsid w:val="000815F8"/>
    <w:rsid w:val="00082B2F"/>
    <w:rsid w:val="000834E3"/>
    <w:rsid w:val="00084F35"/>
    <w:rsid w:val="000850E9"/>
    <w:rsid w:val="000877F2"/>
    <w:rsid w:val="000903E9"/>
    <w:rsid w:val="00090721"/>
    <w:rsid w:val="00092026"/>
    <w:rsid w:val="000949AD"/>
    <w:rsid w:val="00095295"/>
    <w:rsid w:val="00095659"/>
    <w:rsid w:val="00095F36"/>
    <w:rsid w:val="00096F50"/>
    <w:rsid w:val="00097745"/>
    <w:rsid w:val="000A1A97"/>
    <w:rsid w:val="000A23B6"/>
    <w:rsid w:val="000A3F9D"/>
    <w:rsid w:val="000A4550"/>
    <w:rsid w:val="000A5E93"/>
    <w:rsid w:val="000A5F37"/>
    <w:rsid w:val="000A6D70"/>
    <w:rsid w:val="000B07A6"/>
    <w:rsid w:val="000B1457"/>
    <w:rsid w:val="000B1EC2"/>
    <w:rsid w:val="000B1F87"/>
    <w:rsid w:val="000B305D"/>
    <w:rsid w:val="000B34AC"/>
    <w:rsid w:val="000B49DC"/>
    <w:rsid w:val="000B4A74"/>
    <w:rsid w:val="000B7169"/>
    <w:rsid w:val="000C0075"/>
    <w:rsid w:val="000C05F0"/>
    <w:rsid w:val="000C1E29"/>
    <w:rsid w:val="000C2E79"/>
    <w:rsid w:val="000C42A3"/>
    <w:rsid w:val="000C4525"/>
    <w:rsid w:val="000C5DD3"/>
    <w:rsid w:val="000C7D99"/>
    <w:rsid w:val="000D1122"/>
    <w:rsid w:val="000D12C1"/>
    <w:rsid w:val="000D1955"/>
    <w:rsid w:val="000D23AD"/>
    <w:rsid w:val="000D3F15"/>
    <w:rsid w:val="000D3FF6"/>
    <w:rsid w:val="000D5943"/>
    <w:rsid w:val="000D764B"/>
    <w:rsid w:val="000E087D"/>
    <w:rsid w:val="000E3147"/>
    <w:rsid w:val="000E471C"/>
    <w:rsid w:val="000E5C32"/>
    <w:rsid w:val="000E70DA"/>
    <w:rsid w:val="000F0336"/>
    <w:rsid w:val="000F13B7"/>
    <w:rsid w:val="000F19E0"/>
    <w:rsid w:val="000F3B41"/>
    <w:rsid w:val="000F4248"/>
    <w:rsid w:val="000F444C"/>
    <w:rsid w:val="000F5186"/>
    <w:rsid w:val="000F6276"/>
    <w:rsid w:val="000F6718"/>
    <w:rsid w:val="000F755C"/>
    <w:rsid w:val="00100F74"/>
    <w:rsid w:val="00101AF7"/>
    <w:rsid w:val="00103228"/>
    <w:rsid w:val="00103528"/>
    <w:rsid w:val="00103C73"/>
    <w:rsid w:val="001069D4"/>
    <w:rsid w:val="00106C99"/>
    <w:rsid w:val="001120A6"/>
    <w:rsid w:val="00112964"/>
    <w:rsid w:val="00114E59"/>
    <w:rsid w:val="00117BCC"/>
    <w:rsid w:val="001202E4"/>
    <w:rsid w:val="00123559"/>
    <w:rsid w:val="001252BE"/>
    <w:rsid w:val="0012622A"/>
    <w:rsid w:val="00126FD4"/>
    <w:rsid w:val="00130B75"/>
    <w:rsid w:val="001314A0"/>
    <w:rsid w:val="00133132"/>
    <w:rsid w:val="0013567F"/>
    <w:rsid w:val="00135A61"/>
    <w:rsid w:val="00140512"/>
    <w:rsid w:val="001418CC"/>
    <w:rsid w:val="00142D7B"/>
    <w:rsid w:val="00142E8C"/>
    <w:rsid w:val="00144463"/>
    <w:rsid w:val="0014711E"/>
    <w:rsid w:val="00150071"/>
    <w:rsid w:val="0015221D"/>
    <w:rsid w:val="0015246E"/>
    <w:rsid w:val="00152530"/>
    <w:rsid w:val="0015325D"/>
    <w:rsid w:val="00155E38"/>
    <w:rsid w:val="001565F8"/>
    <w:rsid w:val="00156FC6"/>
    <w:rsid w:val="00161DF4"/>
    <w:rsid w:val="001646BF"/>
    <w:rsid w:val="00164B55"/>
    <w:rsid w:val="0016643E"/>
    <w:rsid w:val="00171CDA"/>
    <w:rsid w:val="001758D9"/>
    <w:rsid w:val="00175B69"/>
    <w:rsid w:val="0017692C"/>
    <w:rsid w:val="001770AB"/>
    <w:rsid w:val="0017730E"/>
    <w:rsid w:val="00177B7C"/>
    <w:rsid w:val="00180B5F"/>
    <w:rsid w:val="00180B69"/>
    <w:rsid w:val="0018393F"/>
    <w:rsid w:val="00183CF3"/>
    <w:rsid w:val="00184F83"/>
    <w:rsid w:val="0018559D"/>
    <w:rsid w:val="001875C6"/>
    <w:rsid w:val="00187C8F"/>
    <w:rsid w:val="00190AEC"/>
    <w:rsid w:val="00192B55"/>
    <w:rsid w:val="0019460E"/>
    <w:rsid w:val="001947E1"/>
    <w:rsid w:val="00194B85"/>
    <w:rsid w:val="00194E02"/>
    <w:rsid w:val="001A0ABA"/>
    <w:rsid w:val="001A0AEF"/>
    <w:rsid w:val="001A1B26"/>
    <w:rsid w:val="001A1D75"/>
    <w:rsid w:val="001A2565"/>
    <w:rsid w:val="001A6D6D"/>
    <w:rsid w:val="001B0328"/>
    <w:rsid w:val="001B0A2D"/>
    <w:rsid w:val="001B2D99"/>
    <w:rsid w:val="001B5C8E"/>
    <w:rsid w:val="001B6EC3"/>
    <w:rsid w:val="001B746A"/>
    <w:rsid w:val="001C02CA"/>
    <w:rsid w:val="001C3A49"/>
    <w:rsid w:val="001C3E3D"/>
    <w:rsid w:val="001C5483"/>
    <w:rsid w:val="001C638C"/>
    <w:rsid w:val="001D0896"/>
    <w:rsid w:val="001D08FA"/>
    <w:rsid w:val="001D12A0"/>
    <w:rsid w:val="001D12D5"/>
    <w:rsid w:val="001D3E1A"/>
    <w:rsid w:val="001D482D"/>
    <w:rsid w:val="001D6B2E"/>
    <w:rsid w:val="001E02EA"/>
    <w:rsid w:val="001E2A43"/>
    <w:rsid w:val="001E3B30"/>
    <w:rsid w:val="001E6621"/>
    <w:rsid w:val="001F01D4"/>
    <w:rsid w:val="001F0F35"/>
    <w:rsid w:val="001F4C7C"/>
    <w:rsid w:val="002020B6"/>
    <w:rsid w:val="00202D6E"/>
    <w:rsid w:val="00203136"/>
    <w:rsid w:val="002057CD"/>
    <w:rsid w:val="00206092"/>
    <w:rsid w:val="00206B9C"/>
    <w:rsid w:val="00211A45"/>
    <w:rsid w:val="0021467E"/>
    <w:rsid w:val="00216630"/>
    <w:rsid w:val="00217424"/>
    <w:rsid w:val="00221418"/>
    <w:rsid w:val="002215E3"/>
    <w:rsid w:val="002216DE"/>
    <w:rsid w:val="00221EB8"/>
    <w:rsid w:val="00222226"/>
    <w:rsid w:val="00225292"/>
    <w:rsid w:val="002266F0"/>
    <w:rsid w:val="00226D86"/>
    <w:rsid w:val="0022779C"/>
    <w:rsid w:val="00233726"/>
    <w:rsid w:val="00233F08"/>
    <w:rsid w:val="002406EC"/>
    <w:rsid w:val="00241461"/>
    <w:rsid w:val="0024215F"/>
    <w:rsid w:val="00242BCB"/>
    <w:rsid w:val="00243071"/>
    <w:rsid w:val="00243C24"/>
    <w:rsid w:val="00246F06"/>
    <w:rsid w:val="00251175"/>
    <w:rsid w:val="002519C9"/>
    <w:rsid w:val="00251D16"/>
    <w:rsid w:val="002525A8"/>
    <w:rsid w:val="00252A75"/>
    <w:rsid w:val="00254AEB"/>
    <w:rsid w:val="00254BD1"/>
    <w:rsid w:val="0025595B"/>
    <w:rsid w:val="002575FC"/>
    <w:rsid w:val="00260444"/>
    <w:rsid w:val="0026262E"/>
    <w:rsid w:val="00263917"/>
    <w:rsid w:val="00264F96"/>
    <w:rsid w:val="0026537D"/>
    <w:rsid w:val="00267705"/>
    <w:rsid w:val="00267722"/>
    <w:rsid w:val="002724AF"/>
    <w:rsid w:val="00272694"/>
    <w:rsid w:val="00272D39"/>
    <w:rsid w:val="002750F7"/>
    <w:rsid w:val="00275577"/>
    <w:rsid w:val="00276E18"/>
    <w:rsid w:val="00280C64"/>
    <w:rsid w:val="00280EEA"/>
    <w:rsid w:val="00280FC9"/>
    <w:rsid w:val="0028373E"/>
    <w:rsid w:val="00283B80"/>
    <w:rsid w:val="00283FCE"/>
    <w:rsid w:val="002840B2"/>
    <w:rsid w:val="00285110"/>
    <w:rsid w:val="00285E33"/>
    <w:rsid w:val="00287C2F"/>
    <w:rsid w:val="00291E93"/>
    <w:rsid w:val="00291FC6"/>
    <w:rsid w:val="0029265B"/>
    <w:rsid w:val="00295231"/>
    <w:rsid w:val="002960B2"/>
    <w:rsid w:val="00297C3E"/>
    <w:rsid w:val="002A0D40"/>
    <w:rsid w:val="002A2B56"/>
    <w:rsid w:val="002A33F3"/>
    <w:rsid w:val="002A4A33"/>
    <w:rsid w:val="002A7CDD"/>
    <w:rsid w:val="002B08DF"/>
    <w:rsid w:val="002B1A15"/>
    <w:rsid w:val="002B2FFE"/>
    <w:rsid w:val="002B3530"/>
    <w:rsid w:val="002B5322"/>
    <w:rsid w:val="002B7373"/>
    <w:rsid w:val="002C05BF"/>
    <w:rsid w:val="002C6C51"/>
    <w:rsid w:val="002C763C"/>
    <w:rsid w:val="002C78E4"/>
    <w:rsid w:val="002C7C5B"/>
    <w:rsid w:val="002D02E4"/>
    <w:rsid w:val="002D1633"/>
    <w:rsid w:val="002D3407"/>
    <w:rsid w:val="002D50CA"/>
    <w:rsid w:val="002D5817"/>
    <w:rsid w:val="002D6700"/>
    <w:rsid w:val="002D68F5"/>
    <w:rsid w:val="002D741D"/>
    <w:rsid w:val="002E06F8"/>
    <w:rsid w:val="002E079C"/>
    <w:rsid w:val="002E0ECF"/>
    <w:rsid w:val="002E1DF4"/>
    <w:rsid w:val="002E368E"/>
    <w:rsid w:val="002E3B58"/>
    <w:rsid w:val="002E516D"/>
    <w:rsid w:val="002E63C4"/>
    <w:rsid w:val="002E6B46"/>
    <w:rsid w:val="002E708A"/>
    <w:rsid w:val="002E793F"/>
    <w:rsid w:val="002F1430"/>
    <w:rsid w:val="002F15A9"/>
    <w:rsid w:val="002F3527"/>
    <w:rsid w:val="002F65EB"/>
    <w:rsid w:val="002F7CDF"/>
    <w:rsid w:val="00300182"/>
    <w:rsid w:val="003008E3"/>
    <w:rsid w:val="00300FBB"/>
    <w:rsid w:val="00301769"/>
    <w:rsid w:val="00301CC7"/>
    <w:rsid w:val="003022A0"/>
    <w:rsid w:val="0030247D"/>
    <w:rsid w:val="00302969"/>
    <w:rsid w:val="00303EF7"/>
    <w:rsid w:val="00304846"/>
    <w:rsid w:val="003051C8"/>
    <w:rsid w:val="00305E38"/>
    <w:rsid w:val="00306B8A"/>
    <w:rsid w:val="0030762A"/>
    <w:rsid w:val="00307AFE"/>
    <w:rsid w:val="00310488"/>
    <w:rsid w:val="003112AE"/>
    <w:rsid w:val="003156CD"/>
    <w:rsid w:val="00316141"/>
    <w:rsid w:val="00316297"/>
    <w:rsid w:val="0032104E"/>
    <w:rsid w:val="00324967"/>
    <w:rsid w:val="0032531F"/>
    <w:rsid w:val="0032731E"/>
    <w:rsid w:val="003306D6"/>
    <w:rsid w:val="00330E92"/>
    <w:rsid w:val="00331434"/>
    <w:rsid w:val="00331F78"/>
    <w:rsid w:val="00333463"/>
    <w:rsid w:val="00333875"/>
    <w:rsid w:val="0033406C"/>
    <w:rsid w:val="003344D2"/>
    <w:rsid w:val="003344D8"/>
    <w:rsid w:val="00334C50"/>
    <w:rsid w:val="003412B1"/>
    <w:rsid w:val="00341AD5"/>
    <w:rsid w:val="00341D26"/>
    <w:rsid w:val="00343384"/>
    <w:rsid w:val="00343B7F"/>
    <w:rsid w:val="00343E3E"/>
    <w:rsid w:val="0034467E"/>
    <w:rsid w:val="00345BED"/>
    <w:rsid w:val="00346728"/>
    <w:rsid w:val="00346F84"/>
    <w:rsid w:val="003505A0"/>
    <w:rsid w:val="0035119E"/>
    <w:rsid w:val="003524C5"/>
    <w:rsid w:val="00353309"/>
    <w:rsid w:val="003536EC"/>
    <w:rsid w:val="00353A1E"/>
    <w:rsid w:val="003572BF"/>
    <w:rsid w:val="00357836"/>
    <w:rsid w:val="00360991"/>
    <w:rsid w:val="00361397"/>
    <w:rsid w:val="00362334"/>
    <w:rsid w:val="00362F04"/>
    <w:rsid w:val="003634D1"/>
    <w:rsid w:val="003648E4"/>
    <w:rsid w:val="003704EA"/>
    <w:rsid w:val="0037296C"/>
    <w:rsid w:val="00375FC7"/>
    <w:rsid w:val="00376632"/>
    <w:rsid w:val="00380D0E"/>
    <w:rsid w:val="003811F8"/>
    <w:rsid w:val="003819E6"/>
    <w:rsid w:val="0038327A"/>
    <w:rsid w:val="0038334F"/>
    <w:rsid w:val="003834D0"/>
    <w:rsid w:val="003836EA"/>
    <w:rsid w:val="00385B87"/>
    <w:rsid w:val="003951EF"/>
    <w:rsid w:val="00396D3D"/>
    <w:rsid w:val="003972D0"/>
    <w:rsid w:val="003A00B3"/>
    <w:rsid w:val="003A3496"/>
    <w:rsid w:val="003A5D05"/>
    <w:rsid w:val="003A7223"/>
    <w:rsid w:val="003B0C19"/>
    <w:rsid w:val="003B2AED"/>
    <w:rsid w:val="003B2DA0"/>
    <w:rsid w:val="003B32ED"/>
    <w:rsid w:val="003B4012"/>
    <w:rsid w:val="003B5B71"/>
    <w:rsid w:val="003B5F2F"/>
    <w:rsid w:val="003B6284"/>
    <w:rsid w:val="003B6B07"/>
    <w:rsid w:val="003B753D"/>
    <w:rsid w:val="003C0D88"/>
    <w:rsid w:val="003C1465"/>
    <w:rsid w:val="003C1E50"/>
    <w:rsid w:val="003C314E"/>
    <w:rsid w:val="003C3368"/>
    <w:rsid w:val="003C382D"/>
    <w:rsid w:val="003C49D6"/>
    <w:rsid w:val="003C5608"/>
    <w:rsid w:val="003C5679"/>
    <w:rsid w:val="003D00AB"/>
    <w:rsid w:val="003D0614"/>
    <w:rsid w:val="003D0F5E"/>
    <w:rsid w:val="003D2717"/>
    <w:rsid w:val="003D353F"/>
    <w:rsid w:val="003D5664"/>
    <w:rsid w:val="003D7A3D"/>
    <w:rsid w:val="003E0010"/>
    <w:rsid w:val="003E0C35"/>
    <w:rsid w:val="003E0E7F"/>
    <w:rsid w:val="003E0ECD"/>
    <w:rsid w:val="003E1733"/>
    <w:rsid w:val="003E3916"/>
    <w:rsid w:val="003E4122"/>
    <w:rsid w:val="003E5544"/>
    <w:rsid w:val="003E7183"/>
    <w:rsid w:val="003F195E"/>
    <w:rsid w:val="003F1C69"/>
    <w:rsid w:val="003F1E9B"/>
    <w:rsid w:val="003F33C6"/>
    <w:rsid w:val="003F36CB"/>
    <w:rsid w:val="003F4820"/>
    <w:rsid w:val="003F5DEF"/>
    <w:rsid w:val="003F6C24"/>
    <w:rsid w:val="003F6E67"/>
    <w:rsid w:val="003F7893"/>
    <w:rsid w:val="004003CC"/>
    <w:rsid w:val="00400A8D"/>
    <w:rsid w:val="00400D91"/>
    <w:rsid w:val="004056D8"/>
    <w:rsid w:val="00406CA9"/>
    <w:rsid w:val="00406FB3"/>
    <w:rsid w:val="00407355"/>
    <w:rsid w:val="00407F40"/>
    <w:rsid w:val="00410BB4"/>
    <w:rsid w:val="00410FB3"/>
    <w:rsid w:val="004119FA"/>
    <w:rsid w:val="004127BD"/>
    <w:rsid w:val="0041417A"/>
    <w:rsid w:val="004149AF"/>
    <w:rsid w:val="00415826"/>
    <w:rsid w:val="0041631E"/>
    <w:rsid w:val="0041769F"/>
    <w:rsid w:val="0042393D"/>
    <w:rsid w:val="00423C97"/>
    <w:rsid w:val="004258B4"/>
    <w:rsid w:val="00431583"/>
    <w:rsid w:val="004316BF"/>
    <w:rsid w:val="0043214A"/>
    <w:rsid w:val="00432B7E"/>
    <w:rsid w:val="004371FF"/>
    <w:rsid w:val="004376DF"/>
    <w:rsid w:val="0044012A"/>
    <w:rsid w:val="00442737"/>
    <w:rsid w:val="00445E96"/>
    <w:rsid w:val="00446471"/>
    <w:rsid w:val="00447335"/>
    <w:rsid w:val="004512F5"/>
    <w:rsid w:val="00452F85"/>
    <w:rsid w:val="00453642"/>
    <w:rsid w:val="0045552A"/>
    <w:rsid w:val="00465A68"/>
    <w:rsid w:val="00467145"/>
    <w:rsid w:val="00470350"/>
    <w:rsid w:val="00471AB6"/>
    <w:rsid w:val="00472942"/>
    <w:rsid w:val="0047390C"/>
    <w:rsid w:val="004740E7"/>
    <w:rsid w:val="00474B4A"/>
    <w:rsid w:val="00475624"/>
    <w:rsid w:val="00481DA2"/>
    <w:rsid w:val="00481F56"/>
    <w:rsid w:val="004820ED"/>
    <w:rsid w:val="004851BA"/>
    <w:rsid w:val="004873F3"/>
    <w:rsid w:val="004878EE"/>
    <w:rsid w:val="00490088"/>
    <w:rsid w:val="004917FA"/>
    <w:rsid w:val="00496D26"/>
    <w:rsid w:val="00496D8A"/>
    <w:rsid w:val="004972AD"/>
    <w:rsid w:val="00497BBE"/>
    <w:rsid w:val="004A000E"/>
    <w:rsid w:val="004A075B"/>
    <w:rsid w:val="004A1EE6"/>
    <w:rsid w:val="004A2DA3"/>
    <w:rsid w:val="004A2F89"/>
    <w:rsid w:val="004A38E3"/>
    <w:rsid w:val="004A3B03"/>
    <w:rsid w:val="004A4086"/>
    <w:rsid w:val="004A4662"/>
    <w:rsid w:val="004A7533"/>
    <w:rsid w:val="004A79A8"/>
    <w:rsid w:val="004A7B0B"/>
    <w:rsid w:val="004B01FE"/>
    <w:rsid w:val="004B31B2"/>
    <w:rsid w:val="004B3D13"/>
    <w:rsid w:val="004B42F0"/>
    <w:rsid w:val="004B464D"/>
    <w:rsid w:val="004B54FD"/>
    <w:rsid w:val="004B6962"/>
    <w:rsid w:val="004B750E"/>
    <w:rsid w:val="004B776D"/>
    <w:rsid w:val="004C00FA"/>
    <w:rsid w:val="004C092B"/>
    <w:rsid w:val="004C165C"/>
    <w:rsid w:val="004C1C39"/>
    <w:rsid w:val="004C262B"/>
    <w:rsid w:val="004C30D1"/>
    <w:rsid w:val="004C3435"/>
    <w:rsid w:val="004C34AD"/>
    <w:rsid w:val="004C4C07"/>
    <w:rsid w:val="004C5E78"/>
    <w:rsid w:val="004D03FD"/>
    <w:rsid w:val="004D24C9"/>
    <w:rsid w:val="004D4634"/>
    <w:rsid w:val="004D554A"/>
    <w:rsid w:val="004D5953"/>
    <w:rsid w:val="004D7236"/>
    <w:rsid w:val="004D76B8"/>
    <w:rsid w:val="004E0C74"/>
    <w:rsid w:val="004E10B9"/>
    <w:rsid w:val="004E2D97"/>
    <w:rsid w:val="004E4453"/>
    <w:rsid w:val="004E508A"/>
    <w:rsid w:val="004E528F"/>
    <w:rsid w:val="004E57D1"/>
    <w:rsid w:val="004F002F"/>
    <w:rsid w:val="004F1BA2"/>
    <w:rsid w:val="004F2702"/>
    <w:rsid w:val="004F326F"/>
    <w:rsid w:val="004F3587"/>
    <w:rsid w:val="004F4F40"/>
    <w:rsid w:val="004F5AF4"/>
    <w:rsid w:val="004F777D"/>
    <w:rsid w:val="004F7C0F"/>
    <w:rsid w:val="0050023B"/>
    <w:rsid w:val="00502DB5"/>
    <w:rsid w:val="00506889"/>
    <w:rsid w:val="00506CEA"/>
    <w:rsid w:val="00514621"/>
    <w:rsid w:val="00514C39"/>
    <w:rsid w:val="0051760D"/>
    <w:rsid w:val="00520638"/>
    <w:rsid w:val="00520CE6"/>
    <w:rsid w:val="00521E11"/>
    <w:rsid w:val="00521E22"/>
    <w:rsid w:val="005224F9"/>
    <w:rsid w:val="00522D34"/>
    <w:rsid w:val="005234E6"/>
    <w:rsid w:val="0052795B"/>
    <w:rsid w:val="005316DA"/>
    <w:rsid w:val="005353B9"/>
    <w:rsid w:val="00535DFE"/>
    <w:rsid w:val="00536758"/>
    <w:rsid w:val="00537C34"/>
    <w:rsid w:val="00537F46"/>
    <w:rsid w:val="00541084"/>
    <w:rsid w:val="0054175E"/>
    <w:rsid w:val="00542A69"/>
    <w:rsid w:val="0054332B"/>
    <w:rsid w:val="0054384D"/>
    <w:rsid w:val="00543AE4"/>
    <w:rsid w:val="00544A95"/>
    <w:rsid w:val="00544F50"/>
    <w:rsid w:val="0054591B"/>
    <w:rsid w:val="00546F3D"/>
    <w:rsid w:val="00547307"/>
    <w:rsid w:val="005474B3"/>
    <w:rsid w:val="00547EDC"/>
    <w:rsid w:val="005501AB"/>
    <w:rsid w:val="0055153A"/>
    <w:rsid w:val="005516AB"/>
    <w:rsid w:val="005522AE"/>
    <w:rsid w:val="00553C0C"/>
    <w:rsid w:val="00556992"/>
    <w:rsid w:val="00556B81"/>
    <w:rsid w:val="005571AA"/>
    <w:rsid w:val="00557964"/>
    <w:rsid w:val="00562449"/>
    <w:rsid w:val="005659B6"/>
    <w:rsid w:val="00570062"/>
    <w:rsid w:val="0057093A"/>
    <w:rsid w:val="00571743"/>
    <w:rsid w:val="00573E98"/>
    <w:rsid w:val="00573EFB"/>
    <w:rsid w:val="005746C3"/>
    <w:rsid w:val="00580E47"/>
    <w:rsid w:val="00580EFC"/>
    <w:rsid w:val="005824CC"/>
    <w:rsid w:val="00582EBC"/>
    <w:rsid w:val="00583873"/>
    <w:rsid w:val="0058418F"/>
    <w:rsid w:val="0058565C"/>
    <w:rsid w:val="00585680"/>
    <w:rsid w:val="00585A99"/>
    <w:rsid w:val="0058650F"/>
    <w:rsid w:val="005865E3"/>
    <w:rsid w:val="0058721B"/>
    <w:rsid w:val="00587B46"/>
    <w:rsid w:val="005929F2"/>
    <w:rsid w:val="00596F2D"/>
    <w:rsid w:val="005A03E9"/>
    <w:rsid w:val="005A1496"/>
    <w:rsid w:val="005A2A36"/>
    <w:rsid w:val="005A42A9"/>
    <w:rsid w:val="005A4F22"/>
    <w:rsid w:val="005A4FAB"/>
    <w:rsid w:val="005A530D"/>
    <w:rsid w:val="005A55C6"/>
    <w:rsid w:val="005A571C"/>
    <w:rsid w:val="005A5CDC"/>
    <w:rsid w:val="005A5EB6"/>
    <w:rsid w:val="005A6A09"/>
    <w:rsid w:val="005A6A1D"/>
    <w:rsid w:val="005A6B13"/>
    <w:rsid w:val="005A715F"/>
    <w:rsid w:val="005B07B3"/>
    <w:rsid w:val="005B1041"/>
    <w:rsid w:val="005B465B"/>
    <w:rsid w:val="005B521C"/>
    <w:rsid w:val="005B618A"/>
    <w:rsid w:val="005B7B6C"/>
    <w:rsid w:val="005B7D16"/>
    <w:rsid w:val="005B7F5B"/>
    <w:rsid w:val="005C0320"/>
    <w:rsid w:val="005C0BC7"/>
    <w:rsid w:val="005C28C0"/>
    <w:rsid w:val="005C32EC"/>
    <w:rsid w:val="005C3319"/>
    <w:rsid w:val="005C384F"/>
    <w:rsid w:val="005C3CF5"/>
    <w:rsid w:val="005C4240"/>
    <w:rsid w:val="005C48E9"/>
    <w:rsid w:val="005C50D0"/>
    <w:rsid w:val="005C58B3"/>
    <w:rsid w:val="005C5CD3"/>
    <w:rsid w:val="005C7485"/>
    <w:rsid w:val="005D26BE"/>
    <w:rsid w:val="005D2C1E"/>
    <w:rsid w:val="005D2F18"/>
    <w:rsid w:val="005D405A"/>
    <w:rsid w:val="005D7FEB"/>
    <w:rsid w:val="005E093E"/>
    <w:rsid w:val="005E1DF5"/>
    <w:rsid w:val="005E1E1C"/>
    <w:rsid w:val="005E233C"/>
    <w:rsid w:val="005E7A52"/>
    <w:rsid w:val="005F169D"/>
    <w:rsid w:val="005F217C"/>
    <w:rsid w:val="005F2C64"/>
    <w:rsid w:val="005F507C"/>
    <w:rsid w:val="005F5AD2"/>
    <w:rsid w:val="005F5EB6"/>
    <w:rsid w:val="00600CE6"/>
    <w:rsid w:val="00601C09"/>
    <w:rsid w:val="00605754"/>
    <w:rsid w:val="006070D6"/>
    <w:rsid w:val="006127C6"/>
    <w:rsid w:val="00616733"/>
    <w:rsid w:val="00617630"/>
    <w:rsid w:val="00621509"/>
    <w:rsid w:val="006243B2"/>
    <w:rsid w:val="00624E00"/>
    <w:rsid w:val="00624FEC"/>
    <w:rsid w:val="00626B9A"/>
    <w:rsid w:val="00631F09"/>
    <w:rsid w:val="00634AA6"/>
    <w:rsid w:val="00635737"/>
    <w:rsid w:val="00636069"/>
    <w:rsid w:val="00637558"/>
    <w:rsid w:val="006404A9"/>
    <w:rsid w:val="006427CD"/>
    <w:rsid w:val="00643111"/>
    <w:rsid w:val="00643823"/>
    <w:rsid w:val="00643DC5"/>
    <w:rsid w:val="006471BD"/>
    <w:rsid w:val="00650190"/>
    <w:rsid w:val="006517B8"/>
    <w:rsid w:val="00653E46"/>
    <w:rsid w:val="00654E68"/>
    <w:rsid w:val="00656128"/>
    <w:rsid w:val="00660405"/>
    <w:rsid w:val="006623E7"/>
    <w:rsid w:val="00662C74"/>
    <w:rsid w:val="006636F7"/>
    <w:rsid w:val="00664339"/>
    <w:rsid w:val="00664E1D"/>
    <w:rsid w:val="0066515C"/>
    <w:rsid w:val="00666DF6"/>
    <w:rsid w:val="00672B2F"/>
    <w:rsid w:val="00675A87"/>
    <w:rsid w:val="0067654B"/>
    <w:rsid w:val="00676CE0"/>
    <w:rsid w:val="00680579"/>
    <w:rsid w:val="00683266"/>
    <w:rsid w:val="00684322"/>
    <w:rsid w:val="006847F4"/>
    <w:rsid w:val="00686488"/>
    <w:rsid w:val="00686926"/>
    <w:rsid w:val="006876EE"/>
    <w:rsid w:val="006912F8"/>
    <w:rsid w:val="00691FAC"/>
    <w:rsid w:val="00692ECC"/>
    <w:rsid w:val="0069359E"/>
    <w:rsid w:val="00693833"/>
    <w:rsid w:val="00694591"/>
    <w:rsid w:val="006A0706"/>
    <w:rsid w:val="006A15B0"/>
    <w:rsid w:val="006A17F5"/>
    <w:rsid w:val="006A232D"/>
    <w:rsid w:val="006A2C06"/>
    <w:rsid w:val="006A58D3"/>
    <w:rsid w:val="006A75FC"/>
    <w:rsid w:val="006B39BA"/>
    <w:rsid w:val="006B4DED"/>
    <w:rsid w:val="006B5460"/>
    <w:rsid w:val="006C2670"/>
    <w:rsid w:val="006C3D0E"/>
    <w:rsid w:val="006C4C04"/>
    <w:rsid w:val="006C5869"/>
    <w:rsid w:val="006C7BF1"/>
    <w:rsid w:val="006D0599"/>
    <w:rsid w:val="006D1100"/>
    <w:rsid w:val="006D1172"/>
    <w:rsid w:val="006D1F4A"/>
    <w:rsid w:val="006D3D97"/>
    <w:rsid w:val="006D5257"/>
    <w:rsid w:val="006D5DE8"/>
    <w:rsid w:val="006E38CB"/>
    <w:rsid w:val="006E49B7"/>
    <w:rsid w:val="006F04F8"/>
    <w:rsid w:val="006F1E7C"/>
    <w:rsid w:val="006F5A3C"/>
    <w:rsid w:val="006F5E17"/>
    <w:rsid w:val="006F6C2D"/>
    <w:rsid w:val="006F6C75"/>
    <w:rsid w:val="006F6DBC"/>
    <w:rsid w:val="00700F12"/>
    <w:rsid w:val="0070115E"/>
    <w:rsid w:val="007033C7"/>
    <w:rsid w:val="0070558F"/>
    <w:rsid w:val="0070771C"/>
    <w:rsid w:val="00710B24"/>
    <w:rsid w:val="00711EC2"/>
    <w:rsid w:val="00712532"/>
    <w:rsid w:val="00716FE1"/>
    <w:rsid w:val="00717B1F"/>
    <w:rsid w:val="00720EDB"/>
    <w:rsid w:val="007217A4"/>
    <w:rsid w:val="00722EC5"/>
    <w:rsid w:val="0072622E"/>
    <w:rsid w:val="00726E89"/>
    <w:rsid w:val="00731013"/>
    <w:rsid w:val="00731C7C"/>
    <w:rsid w:val="00734E26"/>
    <w:rsid w:val="00734E4B"/>
    <w:rsid w:val="00735D39"/>
    <w:rsid w:val="00736844"/>
    <w:rsid w:val="00737322"/>
    <w:rsid w:val="00737E5C"/>
    <w:rsid w:val="00751245"/>
    <w:rsid w:val="00751A83"/>
    <w:rsid w:val="00751AA4"/>
    <w:rsid w:val="00751BF5"/>
    <w:rsid w:val="00756EBF"/>
    <w:rsid w:val="00760FF5"/>
    <w:rsid w:val="00761693"/>
    <w:rsid w:val="007629FD"/>
    <w:rsid w:val="00764C01"/>
    <w:rsid w:val="00764C6E"/>
    <w:rsid w:val="00765015"/>
    <w:rsid w:val="007654A7"/>
    <w:rsid w:val="00771C74"/>
    <w:rsid w:val="0077360E"/>
    <w:rsid w:val="00773F43"/>
    <w:rsid w:val="00774340"/>
    <w:rsid w:val="007757A6"/>
    <w:rsid w:val="0077682A"/>
    <w:rsid w:val="00776874"/>
    <w:rsid w:val="00776FB6"/>
    <w:rsid w:val="00777C3F"/>
    <w:rsid w:val="00781B27"/>
    <w:rsid w:val="007824AF"/>
    <w:rsid w:val="00783084"/>
    <w:rsid w:val="00790C85"/>
    <w:rsid w:val="00790DCB"/>
    <w:rsid w:val="0079242E"/>
    <w:rsid w:val="007926A7"/>
    <w:rsid w:val="00792BD1"/>
    <w:rsid w:val="00793FBB"/>
    <w:rsid w:val="00794F42"/>
    <w:rsid w:val="00796135"/>
    <w:rsid w:val="00796A35"/>
    <w:rsid w:val="007A2DF5"/>
    <w:rsid w:val="007A3272"/>
    <w:rsid w:val="007A438E"/>
    <w:rsid w:val="007A4661"/>
    <w:rsid w:val="007A468C"/>
    <w:rsid w:val="007A56E7"/>
    <w:rsid w:val="007A5D56"/>
    <w:rsid w:val="007A6992"/>
    <w:rsid w:val="007A76AE"/>
    <w:rsid w:val="007A7E30"/>
    <w:rsid w:val="007B1F71"/>
    <w:rsid w:val="007B3AA2"/>
    <w:rsid w:val="007B3AFD"/>
    <w:rsid w:val="007B656D"/>
    <w:rsid w:val="007B731C"/>
    <w:rsid w:val="007C18FE"/>
    <w:rsid w:val="007C2085"/>
    <w:rsid w:val="007C2FAD"/>
    <w:rsid w:val="007C31AB"/>
    <w:rsid w:val="007C4430"/>
    <w:rsid w:val="007C44D0"/>
    <w:rsid w:val="007C4BA7"/>
    <w:rsid w:val="007C6051"/>
    <w:rsid w:val="007D0474"/>
    <w:rsid w:val="007D091C"/>
    <w:rsid w:val="007D158B"/>
    <w:rsid w:val="007D30A9"/>
    <w:rsid w:val="007D3889"/>
    <w:rsid w:val="007D4419"/>
    <w:rsid w:val="007D6BC8"/>
    <w:rsid w:val="007D73A5"/>
    <w:rsid w:val="007D7654"/>
    <w:rsid w:val="007D78A2"/>
    <w:rsid w:val="007E06CA"/>
    <w:rsid w:val="007E0712"/>
    <w:rsid w:val="007E0EB6"/>
    <w:rsid w:val="007E11EE"/>
    <w:rsid w:val="007E2520"/>
    <w:rsid w:val="007E5087"/>
    <w:rsid w:val="007E6082"/>
    <w:rsid w:val="007E68C1"/>
    <w:rsid w:val="007F2900"/>
    <w:rsid w:val="007F32CF"/>
    <w:rsid w:val="007F4734"/>
    <w:rsid w:val="007F4D15"/>
    <w:rsid w:val="007F5F05"/>
    <w:rsid w:val="0080339F"/>
    <w:rsid w:val="00803418"/>
    <w:rsid w:val="00813076"/>
    <w:rsid w:val="008143CA"/>
    <w:rsid w:val="0081590C"/>
    <w:rsid w:val="00816961"/>
    <w:rsid w:val="008203DE"/>
    <w:rsid w:val="0082046B"/>
    <w:rsid w:val="008222F4"/>
    <w:rsid w:val="00822671"/>
    <w:rsid w:val="00827911"/>
    <w:rsid w:val="00830A60"/>
    <w:rsid w:val="00830CD2"/>
    <w:rsid w:val="008323EC"/>
    <w:rsid w:val="00833EA0"/>
    <w:rsid w:val="00834E1E"/>
    <w:rsid w:val="00835537"/>
    <w:rsid w:val="00835EF0"/>
    <w:rsid w:val="0083634A"/>
    <w:rsid w:val="00845324"/>
    <w:rsid w:val="00846704"/>
    <w:rsid w:val="00847576"/>
    <w:rsid w:val="00847795"/>
    <w:rsid w:val="00855308"/>
    <w:rsid w:val="0086043C"/>
    <w:rsid w:val="00862802"/>
    <w:rsid w:val="008647A2"/>
    <w:rsid w:val="008672EF"/>
    <w:rsid w:val="0086752F"/>
    <w:rsid w:val="0087312A"/>
    <w:rsid w:val="00874CC3"/>
    <w:rsid w:val="00875667"/>
    <w:rsid w:val="00875718"/>
    <w:rsid w:val="008763C3"/>
    <w:rsid w:val="00880525"/>
    <w:rsid w:val="00880F69"/>
    <w:rsid w:val="00880F86"/>
    <w:rsid w:val="00884087"/>
    <w:rsid w:val="0088469D"/>
    <w:rsid w:val="008901D9"/>
    <w:rsid w:val="0089200C"/>
    <w:rsid w:val="0089274A"/>
    <w:rsid w:val="00892CCE"/>
    <w:rsid w:val="0089507A"/>
    <w:rsid w:val="0089514A"/>
    <w:rsid w:val="00895670"/>
    <w:rsid w:val="008958C3"/>
    <w:rsid w:val="00897C9C"/>
    <w:rsid w:val="008A0930"/>
    <w:rsid w:val="008A42F8"/>
    <w:rsid w:val="008A4A55"/>
    <w:rsid w:val="008A52B0"/>
    <w:rsid w:val="008A5657"/>
    <w:rsid w:val="008A7107"/>
    <w:rsid w:val="008B0B6A"/>
    <w:rsid w:val="008B1554"/>
    <w:rsid w:val="008B1753"/>
    <w:rsid w:val="008B2633"/>
    <w:rsid w:val="008B5BA0"/>
    <w:rsid w:val="008C3438"/>
    <w:rsid w:val="008C791D"/>
    <w:rsid w:val="008D1E83"/>
    <w:rsid w:val="008D4177"/>
    <w:rsid w:val="008D7EAF"/>
    <w:rsid w:val="008E04E6"/>
    <w:rsid w:val="008E0BCC"/>
    <w:rsid w:val="008E125C"/>
    <w:rsid w:val="008E3396"/>
    <w:rsid w:val="008E3D86"/>
    <w:rsid w:val="008E7086"/>
    <w:rsid w:val="008E7A24"/>
    <w:rsid w:val="008E7DE0"/>
    <w:rsid w:val="008F0219"/>
    <w:rsid w:val="008F1D6D"/>
    <w:rsid w:val="008F3A28"/>
    <w:rsid w:val="008F4055"/>
    <w:rsid w:val="008F40FD"/>
    <w:rsid w:val="008F5318"/>
    <w:rsid w:val="008F5896"/>
    <w:rsid w:val="008F5A65"/>
    <w:rsid w:val="008F6ADB"/>
    <w:rsid w:val="008F75ED"/>
    <w:rsid w:val="008F7787"/>
    <w:rsid w:val="0090284C"/>
    <w:rsid w:val="00902890"/>
    <w:rsid w:val="00903E47"/>
    <w:rsid w:val="00904B7C"/>
    <w:rsid w:val="00905929"/>
    <w:rsid w:val="00906872"/>
    <w:rsid w:val="0090787B"/>
    <w:rsid w:val="00907DCC"/>
    <w:rsid w:val="00911B2C"/>
    <w:rsid w:val="00912A65"/>
    <w:rsid w:val="009135DB"/>
    <w:rsid w:val="0091377A"/>
    <w:rsid w:val="00914A81"/>
    <w:rsid w:val="00914F58"/>
    <w:rsid w:val="00917702"/>
    <w:rsid w:val="00917FCD"/>
    <w:rsid w:val="00924A67"/>
    <w:rsid w:val="0093100D"/>
    <w:rsid w:val="009333D0"/>
    <w:rsid w:val="00933416"/>
    <w:rsid w:val="00934332"/>
    <w:rsid w:val="00934946"/>
    <w:rsid w:val="00935749"/>
    <w:rsid w:val="0093580F"/>
    <w:rsid w:val="009371BD"/>
    <w:rsid w:val="00941682"/>
    <w:rsid w:val="00944103"/>
    <w:rsid w:val="00950C2F"/>
    <w:rsid w:val="00953202"/>
    <w:rsid w:val="0095354C"/>
    <w:rsid w:val="00954388"/>
    <w:rsid w:val="00955CEA"/>
    <w:rsid w:val="0096039C"/>
    <w:rsid w:val="00961358"/>
    <w:rsid w:val="009621A8"/>
    <w:rsid w:val="0096280A"/>
    <w:rsid w:val="00962CE3"/>
    <w:rsid w:val="009630AC"/>
    <w:rsid w:val="0096376F"/>
    <w:rsid w:val="00965452"/>
    <w:rsid w:val="009659DF"/>
    <w:rsid w:val="0096618E"/>
    <w:rsid w:val="00967253"/>
    <w:rsid w:val="0097269A"/>
    <w:rsid w:val="0097551F"/>
    <w:rsid w:val="0097586D"/>
    <w:rsid w:val="00976B77"/>
    <w:rsid w:val="00977606"/>
    <w:rsid w:val="00982DAA"/>
    <w:rsid w:val="00983223"/>
    <w:rsid w:val="009845C6"/>
    <w:rsid w:val="009845F7"/>
    <w:rsid w:val="00984803"/>
    <w:rsid w:val="00984A0A"/>
    <w:rsid w:val="00985CBA"/>
    <w:rsid w:val="009860E6"/>
    <w:rsid w:val="009872B9"/>
    <w:rsid w:val="009908FB"/>
    <w:rsid w:val="00991108"/>
    <w:rsid w:val="00991242"/>
    <w:rsid w:val="0099140E"/>
    <w:rsid w:val="00992972"/>
    <w:rsid w:val="00992A51"/>
    <w:rsid w:val="00996038"/>
    <w:rsid w:val="00996228"/>
    <w:rsid w:val="009A2A31"/>
    <w:rsid w:val="009A3E92"/>
    <w:rsid w:val="009A5495"/>
    <w:rsid w:val="009A7601"/>
    <w:rsid w:val="009B04D7"/>
    <w:rsid w:val="009B0B97"/>
    <w:rsid w:val="009B0F9C"/>
    <w:rsid w:val="009B25EA"/>
    <w:rsid w:val="009B2C56"/>
    <w:rsid w:val="009B4EB7"/>
    <w:rsid w:val="009B70F1"/>
    <w:rsid w:val="009B7470"/>
    <w:rsid w:val="009C0A2F"/>
    <w:rsid w:val="009C1B53"/>
    <w:rsid w:val="009C29A9"/>
    <w:rsid w:val="009C41BD"/>
    <w:rsid w:val="009C47E8"/>
    <w:rsid w:val="009C4A35"/>
    <w:rsid w:val="009C774F"/>
    <w:rsid w:val="009D09AB"/>
    <w:rsid w:val="009D2CC4"/>
    <w:rsid w:val="009D65EF"/>
    <w:rsid w:val="009D6B0F"/>
    <w:rsid w:val="009D79E6"/>
    <w:rsid w:val="009E1CA9"/>
    <w:rsid w:val="009E2FA3"/>
    <w:rsid w:val="009E3194"/>
    <w:rsid w:val="009E454D"/>
    <w:rsid w:val="009E5AB1"/>
    <w:rsid w:val="009E613B"/>
    <w:rsid w:val="009E6E08"/>
    <w:rsid w:val="009E752D"/>
    <w:rsid w:val="009E78FB"/>
    <w:rsid w:val="009E7ABD"/>
    <w:rsid w:val="009F0A3E"/>
    <w:rsid w:val="009F3598"/>
    <w:rsid w:val="009F448E"/>
    <w:rsid w:val="009F4C6A"/>
    <w:rsid w:val="009F69AF"/>
    <w:rsid w:val="009F6DD8"/>
    <w:rsid w:val="00A03AC7"/>
    <w:rsid w:val="00A04C6F"/>
    <w:rsid w:val="00A06F4F"/>
    <w:rsid w:val="00A11715"/>
    <w:rsid w:val="00A11B4B"/>
    <w:rsid w:val="00A11E1F"/>
    <w:rsid w:val="00A123C7"/>
    <w:rsid w:val="00A15E36"/>
    <w:rsid w:val="00A1774C"/>
    <w:rsid w:val="00A2083D"/>
    <w:rsid w:val="00A21F87"/>
    <w:rsid w:val="00A228BC"/>
    <w:rsid w:val="00A22A4A"/>
    <w:rsid w:val="00A22B46"/>
    <w:rsid w:val="00A24C16"/>
    <w:rsid w:val="00A254D7"/>
    <w:rsid w:val="00A26CE5"/>
    <w:rsid w:val="00A31E58"/>
    <w:rsid w:val="00A32CA0"/>
    <w:rsid w:val="00A331C6"/>
    <w:rsid w:val="00A346C1"/>
    <w:rsid w:val="00A3492D"/>
    <w:rsid w:val="00A34A3D"/>
    <w:rsid w:val="00A35812"/>
    <w:rsid w:val="00A35E62"/>
    <w:rsid w:val="00A409F7"/>
    <w:rsid w:val="00A416B5"/>
    <w:rsid w:val="00A4199D"/>
    <w:rsid w:val="00A41CDF"/>
    <w:rsid w:val="00A41FE9"/>
    <w:rsid w:val="00A5046B"/>
    <w:rsid w:val="00A52AD7"/>
    <w:rsid w:val="00A52B18"/>
    <w:rsid w:val="00A52E0F"/>
    <w:rsid w:val="00A5390B"/>
    <w:rsid w:val="00A554F9"/>
    <w:rsid w:val="00A601A7"/>
    <w:rsid w:val="00A62A40"/>
    <w:rsid w:val="00A63879"/>
    <w:rsid w:val="00A64348"/>
    <w:rsid w:val="00A645EA"/>
    <w:rsid w:val="00A65FDE"/>
    <w:rsid w:val="00A668D9"/>
    <w:rsid w:val="00A67017"/>
    <w:rsid w:val="00A674AE"/>
    <w:rsid w:val="00A67919"/>
    <w:rsid w:val="00A67A04"/>
    <w:rsid w:val="00A67B4B"/>
    <w:rsid w:val="00A710B2"/>
    <w:rsid w:val="00A73B64"/>
    <w:rsid w:val="00A74855"/>
    <w:rsid w:val="00A77F30"/>
    <w:rsid w:val="00A77F4C"/>
    <w:rsid w:val="00A820EF"/>
    <w:rsid w:val="00A83644"/>
    <w:rsid w:val="00A84BD4"/>
    <w:rsid w:val="00A84E96"/>
    <w:rsid w:val="00A86117"/>
    <w:rsid w:val="00A86DF7"/>
    <w:rsid w:val="00A935FC"/>
    <w:rsid w:val="00A939FB"/>
    <w:rsid w:val="00A94192"/>
    <w:rsid w:val="00AA0AA0"/>
    <w:rsid w:val="00AA3142"/>
    <w:rsid w:val="00AA44F6"/>
    <w:rsid w:val="00AA58AF"/>
    <w:rsid w:val="00AA5C64"/>
    <w:rsid w:val="00AA68E3"/>
    <w:rsid w:val="00AA7E9F"/>
    <w:rsid w:val="00AB02D9"/>
    <w:rsid w:val="00AB3801"/>
    <w:rsid w:val="00AB7E20"/>
    <w:rsid w:val="00AC1454"/>
    <w:rsid w:val="00AC1E71"/>
    <w:rsid w:val="00AC39BF"/>
    <w:rsid w:val="00AC5E32"/>
    <w:rsid w:val="00AC6C25"/>
    <w:rsid w:val="00AC75AB"/>
    <w:rsid w:val="00AD0116"/>
    <w:rsid w:val="00AD04FE"/>
    <w:rsid w:val="00AD2620"/>
    <w:rsid w:val="00AD2C14"/>
    <w:rsid w:val="00AD49D8"/>
    <w:rsid w:val="00AD5873"/>
    <w:rsid w:val="00AE0CAC"/>
    <w:rsid w:val="00AE1DBA"/>
    <w:rsid w:val="00AE26BE"/>
    <w:rsid w:val="00AE38D2"/>
    <w:rsid w:val="00AE38FB"/>
    <w:rsid w:val="00AE3EF0"/>
    <w:rsid w:val="00AE4994"/>
    <w:rsid w:val="00AE5AE8"/>
    <w:rsid w:val="00AE6D2E"/>
    <w:rsid w:val="00AF1CAD"/>
    <w:rsid w:val="00AF2710"/>
    <w:rsid w:val="00AF2F98"/>
    <w:rsid w:val="00AF3F7E"/>
    <w:rsid w:val="00AF476F"/>
    <w:rsid w:val="00AF5130"/>
    <w:rsid w:val="00AF5199"/>
    <w:rsid w:val="00AF643C"/>
    <w:rsid w:val="00AF657B"/>
    <w:rsid w:val="00AF70CB"/>
    <w:rsid w:val="00AF7BF2"/>
    <w:rsid w:val="00B016F3"/>
    <w:rsid w:val="00B01A59"/>
    <w:rsid w:val="00B06D23"/>
    <w:rsid w:val="00B10C01"/>
    <w:rsid w:val="00B11CBE"/>
    <w:rsid w:val="00B13D8F"/>
    <w:rsid w:val="00B16DD1"/>
    <w:rsid w:val="00B17B4A"/>
    <w:rsid w:val="00B20A9D"/>
    <w:rsid w:val="00B210D7"/>
    <w:rsid w:val="00B21A5B"/>
    <w:rsid w:val="00B21B5C"/>
    <w:rsid w:val="00B22303"/>
    <w:rsid w:val="00B23268"/>
    <w:rsid w:val="00B2396C"/>
    <w:rsid w:val="00B24820"/>
    <w:rsid w:val="00B25DAE"/>
    <w:rsid w:val="00B276E4"/>
    <w:rsid w:val="00B3268A"/>
    <w:rsid w:val="00B336E3"/>
    <w:rsid w:val="00B35360"/>
    <w:rsid w:val="00B36F7D"/>
    <w:rsid w:val="00B40F7E"/>
    <w:rsid w:val="00B41499"/>
    <w:rsid w:val="00B41B30"/>
    <w:rsid w:val="00B43896"/>
    <w:rsid w:val="00B454C7"/>
    <w:rsid w:val="00B457B7"/>
    <w:rsid w:val="00B468BB"/>
    <w:rsid w:val="00B4735C"/>
    <w:rsid w:val="00B477EA"/>
    <w:rsid w:val="00B47D82"/>
    <w:rsid w:val="00B50392"/>
    <w:rsid w:val="00B50BFC"/>
    <w:rsid w:val="00B52709"/>
    <w:rsid w:val="00B56463"/>
    <w:rsid w:val="00B611C4"/>
    <w:rsid w:val="00B61212"/>
    <w:rsid w:val="00B61952"/>
    <w:rsid w:val="00B639D0"/>
    <w:rsid w:val="00B65389"/>
    <w:rsid w:val="00B65711"/>
    <w:rsid w:val="00B65D6C"/>
    <w:rsid w:val="00B701D0"/>
    <w:rsid w:val="00B707BE"/>
    <w:rsid w:val="00B70994"/>
    <w:rsid w:val="00B7172D"/>
    <w:rsid w:val="00B71C2E"/>
    <w:rsid w:val="00B747FC"/>
    <w:rsid w:val="00B74D48"/>
    <w:rsid w:val="00B757EB"/>
    <w:rsid w:val="00B80ED4"/>
    <w:rsid w:val="00B81A13"/>
    <w:rsid w:val="00B82F93"/>
    <w:rsid w:val="00B834AB"/>
    <w:rsid w:val="00B8578A"/>
    <w:rsid w:val="00B9079B"/>
    <w:rsid w:val="00B9387B"/>
    <w:rsid w:val="00B951D3"/>
    <w:rsid w:val="00B9565C"/>
    <w:rsid w:val="00B95868"/>
    <w:rsid w:val="00B96B5F"/>
    <w:rsid w:val="00BA0902"/>
    <w:rsid w:val="00BA24B6"/>
    <w:rsid w:val="00BA4217"/>
    <w:rsid w:val="00BA51A2"/>
    <w:rsid w:val="00BA6FCD"/>
    <w:rsid w:val="00BB0955"/>
    <w:rsid w:val="00BB13A5"/>
    <w:rsid w:val="00BB1C1A"/>
    <w:rsid w:val="00BB29DB"/>
    <w:rsid w:val="00BB399C"/>
    <w:rsid w:val="00BB3DA0"/>
    <w:rsid w:val="00BB6A8A"/>
    <w:rsid w:val="00BB7138"/>
    <w:rsid w:val="00BC1CD9"/>
    <w:rsid w:val="00BC7596"/>
    <w:rsid w:val="00BD0FFB"/>
    <w:rsid w:val="00BD2EB6"/>
    <w:rsid w:val="00BD35EE"/>
    <w:rsid w:val="00BD383A"/>
    <w:rsid w:val="00BD3AF9"/>
    <w:rsid w:val="00BD3D08"/>
    <w:rsid w:val="00BD45DB"/>
    <w:rsid w:val="00BE0C9C"/>
    <w:rsid w:val="00BE1300"/>
    <w:rsid w:val="00BE172D"/>
    <w:rsid w:val="00BE29B1"/>
    <w:rsid w:val="00BE56CA"/>
    <w:rsid w:val="00BE5E0D"/>
    <w:rsid w:val="00BE6614"/>
    <w:rsid w:val="00BE6D38"/>
    <w:rsid w:val="00BF12BB"/>
    <w:rsid w:val="00BF145F"/>
    <w:rsid w:val="00BF1EFA"/>
    <w:rsid w:val="00BF28ED"/>
    <w:rsid w:val="00BF2F95"/>
    <w:rsid w:val="00BF6216"/>
    <w:rsid w:val="00BF62EC"/>
    <w:rsid w:val="00BF7770"/>
    <w:rsid w:val="00C0054B"/>
    <w:rsid w:val="00C016AF"/>
    <w:rsid w:val="00C01B57"/>
    <w:rsid w:val="00C05BEE"/>
    <w:rsid w:val="00C0760B"/>
    <w:rsid w:val="00C07909"/>
    <w:rsid w:val="00C07DE7"/>
    <w:rsid w:val="00C1156C"/>
    <w:rsid w:val="00C12929"/>
    <w:rsid w:val="00C14AAE"/>
    <w:rsid w:val="00C15165"/>
    <w:rsid w:val="00C15CC3"/>
    <w:rsid w:val="00C15FDE"/>
    <w:rsid w:val="00C1727B"/>
    <w:rsid w:val="00C21D96"/>
    <w:rsid w:val="00C26AAE"/>
    <w:rsid w:val="00C30A8C"/>
    <w:rsid w:val="00C313BA"/>
    <w:rsid w:val="00C319DF"/>
    <w:rsid w:val="00C31C6F"/>
    <w:rsid w:val="00C32939"/>
    <w:rsid w:val="00C329FD"/>
    <w:rsid w:val="00C33177"/>
    <w:rsid w:val="00C34A3A"/>
    <w:rsid w:val="00C34B2D"/>
    <w:rsid w:val="00C34D14"/>
    <w:rsid w:val="00C35262"/>
    <w:rsid w:val="00C362BA"/>
    <w:rsid w:val="00C37E4D"/>
    <w:rsid w:val="00C41B57"/>
    <w:rsid w:val="00C43114"/>
    <w:rsid w:val="00C44571"/>
    <w:rsid w:val="00C502D9"/>
    <w:rsid w:val="00C51C92"/>
    <w:rsid w:val="00C52E17"/>
    <w:rsid w:val="00C567CE"/>
    <w:rsid w:val="00C61CCE"/>
    <w:rsid w:val="00C62AB5"/>
    <w:rsid w:val="00C63175"/>
    <w:rsid w:val="00C63626"/>
    <w:rsid w:val="00C6405E"/>
    <w:rsid w:val="00C64F8F"/>
    <w:rsid w:val="00C65712"/>
    <w:rsid w:val="00C720A8"/>
    <w:rsid w:val="00C726F1"/>
    <w:rsid w:val="00C73453"/>
    <w:rsid w:val="00C742E2"/>
    <w:rsid w:val="00C74332"/>
    <w:rsid w:val="00C7662C"/>
    <w:rsid w:val="00C76E17"/>
    <w:rsid w:val="00C7701F"/>
    <w:rsid w:val="00C77365"/>
    <w:rsid w:val="00C77930"/>
    <w:rsid w:val="00C77CFD"/>
    <w:rsid w:val="00C77EC8"/>
    <w:rsid w:val="00C80407"/>
    <w:rsid w:val="00C81405"/>
    <w:rsid w:val="00C8434B"/>
    <w:rsid w:val="00C84D99"/>
    <w:rsid w:val="00C85FDA"/>
    <w:rsid w:val="00C90D89"/>
    <w:rsid w:val="00C92032"/>
    <w:rsid w:val="00C92553"/>
    <w:rsid w:val="00C92672"/>
    <w:rsid w:val="00C92673"/>
    <w:rsid w:val="00C928F2"/>
    <w:rsid w:val="00C939D4"/>
    <w:rsid w:val="00C94BF2"/>
    <w:rsid w:val="00C95223"/>
    <w:rsid w:val="00C9542F"/>
    <w:rsid w:val="00C95CB0"/>
    <w:rsid w:val="00CA08EB"/>
    <w:rsid w:val="00CA1220"/>
    <w:rsid w:val="00CA4AD6"/>
    <w:rsid w:val="00CB307C"/>
    <w:rsid w:val="00CB3237"/>
    <w:rsid w:val="00CB569E"/>
    <w:rsid w:val="00CB6E49"/>
    <w:rsid w:val="00CB780F"/>
    <w:rsid w:val="00CB7C28"/>
    <w:rsid w:val="00CC1055"/>
    <w:rsid w:val="00CC377C"/>
    <w:rsid w:val="00CC3977"/>
    <w:rsid w:val="00CC39C5"/>
    <w:rsid w:val="00CC4A12"/>
    <w:rsid w:val="00CC52C7"/>
    <w:rsid w:val="00CC572D"/>
    <w:rsid w:val="00CC70D9"/>
    <w:rsid w:val="00CD055B"/>
    <w:rsid w:val="00CD0C2D"/>
    <w:rsid w:val="00CD0E68"/>
    <w:rsid w:val="00CD16E8"/>
    <w:rsid w:val="00CD1CD9"/>
    <w:rsid w:val="00CD1D19"/>
    <w:rsid w:val="00CD26AA"/>
    <w:rsid w:val="00CD32C4"/>
    <w:rsid w:val="00CD4438"/>
    <w:rsid w:val="00CD47AF"/>
    <w:rsid w:val="00CD48AC"/>
    <w:rsid w:val="00CD5452"/>
    <w:rsid w:val="00CD635F"/>
    <w:rsid w:val="00CD7929"/>
    <w:rsid w:val="00CE0144"/>
    <w:rsid w:val="00CE0370"/>
    <w:rsid w:val="00CE223C"/>
    <w:rsid w:val="00CE2A8D"/>
    <w:rsid w:val="00CE3C48"/>
    <w:rsid w:val="00CE49D2"/>
    <w:rsid w:val="00CE7F54"/>
    <w:rsid w:val="00CF1366"/>
    <w:rsid w:val="00CF18C6"/>
    <w:rsid w:val="00CF48E3"/>
    <w:rsid w:val="00CF5917"/>
    <w:rsid w:val="00CF60A7"/>
    <w:rsid w:val="00CF78C2"/>
    <w:rsid w:val="00D02B56"/>
    <w:rsid w:val="00D0335F"/>
    <w:rsid w:val="00D04F12"/>
    <w:rsid w:val="00D06892"/>
    <w:rsid w:val="00D06BA4"/>
    <w:rsid w:val="00D107C1"/>
    <w:rsid w:val="00D11BA1"/>
    <w:rsid w:val="00D12E7F"/>
    <w:rsid w:val="00D134F1"/>
    <w:rsid w:val="00D1427C"/>
    <w:rsid w:val="00D15407"/>
    <w:rsid w:val="00D1651B"/>
    <w:rsid w:val="00D16D57"/>
    <w:rsid w:val="00D17367"/>
    <w:rsid w:val="00D17D24"/>
    <w:rsid w:val="00D17E4A"/>
    <w:rsid w:val="00D20658"/>
    <w:rsid w:val="00D210DF"/>
    <w:rsid w:val="00D21B83"/>
    <w:rsid w:val="00D22AA3"/>
    <w:rsid w:val="00D234DF"/>
    <w:rsid w:val="00D254C9"/>
    <w:rsid w:val="00D26B42"/>
    <w:rsid w:val="00D30E70"/>
    <w:rsid w:val="00D322FC"/>
    <w:rsid w:val="00D33A8F"/>
    <w:rsid w:val="00D3419E"/>
    <w:rsid w:val="00D35A38"/>
    <w:rsid w:val="00D3670F"/>
    <w:rsid w:val="00D370A3"/>
    <w:rsid w:val="00D41E9F"/>
    <w:rsid w:val="00D42579"/>
    <w:rsid w:val="00D43DA5"/>
    <w:rsid w:val="00D44BFF"/>
    <w:rsid w:val="00D46312"/>
    <w:rsid w:val="00D465DA"/>
    <w:rsid w:val="00D5285A"/>
    <w:rsid w:val="00D53807"/>
    <w:rsid w:val="00D54636"/>
    <w:rsid w:val="00D563A5"/>
    <w:rsid w:val="00D60F3E"/>
    <w:rsid w:val="00D61983"/>
    <w:rsid w:val="00D62F7C"/>
    <w:rsid w:val="00D6376F"/>
    <w:rsid w:val="00D63C7C"/>
    <w:rsid w:val="00D648FA"/>
    <w:rsid w:val="00D64CEE"/>
    <w:rsid w:val="00D70585"/>
    <w:rsid w:val="00D71642"/>
    <w:rsid w:val="00D716E7"/>
    <w:rsid w:val="00D71DA4"/>
    <w:rsid w:val="00D723D1"/>
    <w:rsid w:val="00D731BD"/>
    <w:rsid w:val="00D731E8"/>
    <w:rsid w:val="00D751CE"/>
    <w:rsid w:val="00D75463"/>
    <w:rsid w:val="00D76EC9"/>
    <w:rsid w:val="00D76F3C"/>
    <w:rsid w:val="00D77A91"/>
    <w:rsid w:val="00D80EC9"/>
    <w:rsid w:val="00D811F6"/>
    <w:rsid w:val="00D83D76"/>
    <w:rsid w:val="00D84185"/>
    <w:rsid w:val="00D84CE7"/>
    <w:rsid w:val="00D8537A"/>
    <w:rsid w:val="00D86415"/>
    <w:rsid w:val="00D90869"/>
    <w:rsid w:val="00D90DB9"/>
    <w:rsid w:val="00D9475A"/>
    <w:rsid w:val="00D962DE"/>
    <w:rsid w:val="00D9743F"/>
    <w:rsid w:val="00DA0940"/>
    <w:rsid w:val="00DA0D89"/>
    <w:rsid w:val="00DA0E0B"/>
    <w:rsid w:val="00DA2773"/>
    <w:rsid w:val="00DA3E4D"/>
    <w:rsid w:val="00DA53C0"/>
    <w:rsid w:val="00DA64A6"/>
    <w:rsid w:val="00DA6BBB"/>
    <w:rsid w:val="00DB0784"/>
    <w:rsid w:val="00DB1450"/>
    <w:rsid w:val="00DB15C0"/>
    <w:rsid w:val="00DB28CC"/>
    <w:rsid w:val="00DB2915"/>
    <w:rsid w:val="00DB2B48"/>
    <w:rsid w:val="00DB2F8A"/>
    <w:rsid w:val="00DB564D"/>
    <w:rsid w:val="00DB5D54"/>
    <w:rsid w:val="00DB6680"/>
    <w:rsid w:val="00DC038E"/>
    <w:rsid w:val="00DC0C67"/>
    <w:rsid w:val="00DC2243"/>
    <w:rsid w:val="00DD0514"/>
    <w:rsid w:val="00DD1059"/>
    <w:rsid w:val="00DD15AB"/>
    <w:rsid w:val="00DD1E13"/>
    <w:rsid w:val="00DD4815"/>
    <w:rsid w:val="00DD4BC8"/>
    <w:rsid w:val="00DD68B3"/>
    <w:rsid w:val="00DD6D74"/>
    <w:rsid w:val="00DE05C4"/>
    <w:rsid w:val="00DE1A80"/>
    <w:rsid w:val="00DE22BA"/>
    <w:rsid w:val="00DE238B"/>
    <w:rsid w:val="00DF12D2"/>
    <w:rsid w:val="00DF2076"/>
    <w:rsid w:val="00DF51E6"/>
    <w:rsid w:val="00DF5969"/>
    <w:rsid w:val="00DF655F"/>
    <w:rsid w:val="00DF74F1"/>
    <w:rsid w:val="00E01995"/>
    <w:rsid w:val="00E03DE4"/>
    <w:rsid w:val="00E06815"/>
    <w:rsid w:val="00E07997"/>
    <w:rsid w:val="00E105E2"/>
    <w:rsid w:val="00E10638"/>
    <w:rsid w:val="00E12491"/>
    <w:rsid w:val="00E12A9D"/>
    <w:rsid w:val="00E13733"/>
    <w:rsid w:val="00E1445E"/>
    <w:rsid w:val="00E14A1E"/>
    <w:rsid w:val="00E21593"/>
    <w:rsid w:val="00E22E57"/>
    <w:rsid w:val="00E23F0F"/>
    <w:rsid w:val="00E2570F"/>
    <w:rsid w:val="00E25CCA"/>
    <w:rsid w:val="00E2700C"/>
    <w:rsid w:val="00E27D2B"/>
    <w:rsid w:val="00E30689"/>
    <w:rsid w:val="00E30A93"/>
    <w:rsid w:val="00E30AA1"/>
    <w:rsid w:val="00E3117E"/>
    <w:rsid w:val="00E312B8"/>
    <w:rsid w:val="00E31599"/>
    <w:rsid w:val="00E31843"/>
    <w:rsid w:val="00E333A4"/>
    <w:rsid w:val="00E33B02"/>
    <w:rsid w:val="00E35F6E"/>
    <w:rsid w:val="00E41A3C"/>
    <w:rsid w:val="00E41D9C"/>
    <w:rsid w:val="00E43478"/>
    <w:rsid w:val="00E44F33"/>
    <w:rsid w:val="00E45FED"/>
    <w:rsid w:val="00E4686F"/>
    <w:rsid w:val="00E53B9D"/>
    <w:rsid w:val="00E55A29"/>
    <w:rsid w:val="00E55D40"/>
    <w:rsid w:val="00E56476"/>
    <w:rsid w:val="00E57201"/>
    <w:rsid w:val="00E614C0"/>
    <w:rsid w:val="00E63512"/>
    <w:rsid w:val="00E637E7"/>
    <w:rsid w:val="00E63978"/>
    <w:rsid w:val="00E6614D"/>
    <w:rsid w:val="00E67A70"/>
    <w:rsid w:val="00E67B73"/>
    <w:rsid w:val="00E70C51"/>
    <w:rsid w:val="00E71366"/>
    <w:rsid w:val="00E73AE8"/>
    <w:rsid w:val="00E7546F"/>
    <w:rsid w:val="00E760AE"/>
    <w:rsid w:val="00E819CC"/>
    <w:rsid w:val="00E82F0E"/>
    <w:rsid w:val="00E83596"/>
    <w:rsid w:val="00E84366"/>
    <w:rsid w:val="00E84537"/>
    <w:rsid w:val="00E86626"/>
    <w:rsid w:val="00E9449D"/>
    <w:rsid w:val="00E94C45"/>
    <w:rsid w:val="00E950A1"/>
    <w:rsid w:val="00E95C59"/>
    <w:rsid w:val="00E96F22"/>
    <w:rsid w:val="00EA0421"/>
    <w:rsid w:val="00EA136B"/>
    <w:rsid w:val="00EA1F38"/>
    <w:rsid w:val="00EA3491"/>
    <w:rsid w:val="00EA3E71"/>
    <w:rsid w:val="00EA5C36"/>
    <w:rsid w:val="00EA7573"/>
    <w:rsid w:val="00EB02A0"/>
    <w:rsid w:val="00EB05BE"/>
    <w:rsid w:val="00EB0B5E"/>
    <w:rsid w:val="00EB198A"/>
    <w:rsid w:val="00EB3CCB"/>
    <w:rsid w:val="00EB4111"/>
    <w:rsid w:val="00EB4B96"/>
    <w:rsid w:val="00EC1AA1"/>
    <w:rsid w:val="00EC360E"/>
    <w:rsid w:val="00EC48DD"/>
    <w:rsid w:val="00EC6C30"/>
    <w:rsid w:val="00EC7C00"/>
    <w:rsid w:val="00ED0B27"/>
    <w:rsid w:val="00ED29AD"/>
    <w:rsid w:val="00ED7438"/>
    <w:rsid w:val="00EE1C6E"/>
    <w:rsid w:val="00EE237D"/>
    <w:rsid w:val="00EE2ED4"/>
    <w:rsid w:val="00EE3F04"/>
    <w:rsid w:val="00EE5EFE"/>
    <w:rsid w:val="00EE6FF0"/>
    <w:rsid w:val="00EF06D5"/>
    <w:rsid w:val="00EF29EB"/>
    <w:rsid w:val="00EF6294"/>
    <w:rsid w:val="00EF770E"/>
    <w:rsid w:val="00EF7A0F"/>
    <w:rsid w:val="00F0042F"/>
    <w:rsid w:val="00F0126C"/>
    <w:rsid w:val="00F07DC7"/>
    <w:rsid w:val="00F12619"/>
    <w:rsid w:val="00F13E76"/>
    <w:rsid w:val="00F16005"/>
    <w:rsid w:val="00F206BD"/>
    <w:rsid w:val="00F22862"/>
    <w:rsid w:val="00F22BF9"/>
    <w:rsid w:val="00F23935"/>
    <w:rsid w:val="00F25348"/>
    <w:rsid w:val="00F25B89"/>
    <w:rsid w:val="00F25F74"/>
    <w:rsid w:val="00F26F7C"/>
    <w:rsid w:val="00F32968"/>
    <w:rsid w:val="00F34742"/>
    <w:rsid w:val="00F372AB"/>
    <w:rsid w:val="00F372CE"/>
    <w:rsid w:val="00F37C5D"/>
    <w:rsid w:val="00F40033"/>
    <w:rsid w:val="00F40E10"/>
    <w:rsid w:val="00F426DD"/>
    <w:rsid w:val="00F430F6"/>
    <w:rsid w:val="00F4471A"/>
    <w:rsid w:val="00F45C55"/>
    <w:rsid w:val="00F468C8"/>
    <w:rsid w:val="00F50462"/>
    <w:rsid w:val="00F50B44"/>
    <w:rsid w:val="00F50F71"/>
    <w:rsid w:val="00F511DA"/>
    <w:rsid w:val="00F52984"/>
    <w:rsid w:val="00F52A92"/>
    <w:rsid w:val="00F54332"/>
    <w:rsid w:val="00F5446B"/>
    <w:rsid w:val="00F550D8"/>
    <w:rsid w:val="00F555B6"/>
    <w:rsid w:val="00F55758"/>
    <w:rsid w:val="00F55973"/>
    <w:rsid w:val="00F55E95"/>
    <w:rsid w:val="00F61D69"/>
    <w:rsid w:val="00F62F99"/>
    <w:rsid w:val="00F65EE9"/>
    <w:rsid w:val="00F72688"/>
    <w:rsid w:val="00F72B7D"/>
    <w:rsid w:val="00F73DD1"/>
    <w:rsid w:val="00F75433"/>
    <w:rsid w:val="00F75D4D"/>
    <w:rsid w:val="00F7646E"/>
    <w:rsid w:val="00F7695C"/>
    <w:rsid w:val="00F76FE8"/>
    <w:rsid w:val="00F775C4"/>
    <w:rsid w:val="00F807AF"/>
    <w:rsid w:val="00F81CF2"/>
    <w:rsid w:val="00F8343E"/>
    <w:rsid w:val="00F879AE"/>
    <w:rsid w:val="00F91E50"/>
    <w:rsid w:val="00FA212C"/>
    <w:rsid w:val="00FA3149"/>
    <w:rsid w:val="00FA346E"/>
    <w:rsid w:val="00FA404F"/>
    <w:rsid w:val="00FA5533"/>
    <w:rsid w:val="00FA5AC5"/>
    <w:rsid w:val="00FA621D"/>
    <w:rsid w:val="00FA6A9D"/>
    <w:rsid w:val="00FA70E6"/>
    <w:rsid w:val="00FA7A7A"/>
    <w:rsid w:val="00FA7ABB"/>
    <w:rsid w:val="00FB0609"/>
    <w:rsid w:val="00FB2BC2"/>
    <w:rsid w:val="00FB32C6"/>
    <w:rsid w:val="00FB381F"/>
    <w:rsid w:val="00FB5A9E"/>
    <w:rsid w:val="00FB685D"/>
    <w:rsid w:val="00FC4E76"/>
    <w:rsid w:val="00FC6913"/>
    <w:rsid w:val="00FC6A4C"/>
    <w:rsid w:val="00FC735A"/>
    <w:rsid w:val="00FD10F0"/>
    <w:rsid w:val="00FD1980"/>
    <w:rsid w:val="00FD1B61"/>
    <w:rsid w:val="00FD2184"/>
    <w:rsid w:val="00FD23E5"/>
    <w:rsid w:val="00FD2857"/>
    <w:rsid w:val="00FD4204"/>
    <w:rsid w:val="00FD46C6"/>
    <w:rsid w:val="00FD4E09"/>
    <w:rsid w:val="00FD6335"/>
    <w:rsid w:val="00FD750D"/>
    <w:rsid w:val="00FE16CC"/>
    <w:rsid w:val="00FE180F"/>
    <w:rsid w:val="00FE37EB"/>
    <w:rsid w:val="00FE3867"/>
    <w:rsid w:val="00FE3E26"/>
    <w:rsid w:val="00FE4C91"/>
    <w:rsid w:val="00FE6D57"/>
    <w:rsid w:val="00FE7C5C"/>
    <w:rsid w:val="00FF0AAE"/>
    <w:rsid w:val="00FF16F0"/>
    <w:rsid w:val="00FF1A80"/>
    <w:rsid w:val="00FF2F3C"/>
    <w:rsid w:val="00FF34DA"/>
    <w:rsid w:val="00FF4EE1"/>
    <w:rsid w:val="00FF55FA"/>
    <w:rsid w:val="1DDF0304"/>
    <w:rsid w:val="1E2A95A2"/>
    <w:rsid w:val="6A490167"/>
    <w:rsid w:val="6C412AAC"/>
    <w:rsid w:val="6F333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09ED6F7"/>
  <w15:chartTrackingRefBased/>
  <w15:docId w15:val="{7F66AACB-8BE8-418F-AA74-B24B57587D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7093A"/>
    <w:pPr>
      <w:spacing w:line="300" w:lineRule="atLeast"/>
    </w:pPr>
    <w:rPr>
      <w:rFonts w:ascii="Arial" w:hAnsi="Arial"/>
      <w:sz w:val="19"/>
      <w:szCs w:val="19"/>
    </w:rPr>
  </w:style>
  <w:style w:type="paragraph" w:styleId="Overskrift1">
    <w:name w:val="heading 1"/>
    <w:basedOn w:val="Normal"/>
    <w:next w:val="Normal"/>
    <w:link w:val="Overskrift1Tegn"/>
    <w:qFormat/>
    <w:rsid w:val="0081590C"/>
    <w:pPr>
      <w:keepNext/>
      <w:numPr>
        <w:numId w:val="2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Overskrift2">
    <w:name w:val="heading 2"/>
    <w:basedOn w:val="Normal"/>
    <w:next w:val="Normal"/>
    <w:qFormat/>
    <w:rsid w:val="0081590C"/>
    <w:pPr>
      <w:keepNext/>
      <w:numPr>
        <w:ilvl w:val="1"/>
        <w:numId w:val="2"/>
      </w:numPr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Overskrift3">
    <w:name w:val="heading 3"/>
    <w:basedOn w:val="Normal"/>
    <w:next w:val="Normal"/>
    <w:qFormat/>
    <w:rsid w:val="0081590C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Overskrift4">
    <w:name w:val="heading 4"/>
    <w:basedOn w:val="Normal"/>
    <w:next w:val="Normal"/>
    <w:qFormat/>
    <w:rsid w:val="0081590C"/>
    <w:pPr>
      <w:keepNext/>
      <w:numPr>
        <w:ilvl w:val="3"/>
        <w:numId w:val="2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Overskrift5">
    <w:name w:val="heading 5"/>
    <w:basedOn w:val="Normal"/>
    <w:next w:val="Normal"/>
    <w:qFormat/>
    <w:rsid w:val="0081590C"/>
    <w:pPr>
      <w:numPr>
        <w:ilvl w:val="4"/>
        <w:numId w:val="2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Overskrift6">
    <w:name w:val="heading 6"/>
    <w:basedOn w:val="Normal"/>
    <w:next w:val="Normal"/>
    <w:qFormat/>
    <w:rsid w:val="0081590C"/>
    <w:pPr>
      <w:numPr>
        <w:ilvl w:val="5"/>
        <w:numId w:val="2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Overskrift7">
    <w:name w:val="heading 7"/>
    <w:basedOn w:val="Normal"/>
    <w:next w:val="Normal"/>
    <w:qFormat/>
    <w:rsid w:val="0081590C"/>
    <w:pPr>
      <w:numPr>
        <w:ilvl w:val="6"/>
        <w:numId w:val="2"/>
      </w:numPr>
      <w:spacing w:before="240" w:after="60"/>
      <w:outlineLvl w:val="6"/>
    </w:pPr>
    <w:rPr>
      <w:rFonts w:ascii="Times New Roman" w:hAnsi="Times New Roman"/>
      <w:sz w:val="24"/>
      <w:szCs w:val="24"/>
    </w:rPr>
  </w:style>
  <w:style w:type="paragraph" w:styleId="Overskrift8">
    <w:name w:val="heading 8"/>
    <w:basedOn w:val="Normal"/>
    <w:next w:val="Normal"/>
    <w:qFormat/>
    <w:rsid w:val="0081590C"/>
    <w:pPr>
      <w:numPr>
        <w:ilvl w:val="7"/>
        <w:numId w:val="2"/>
      </w:numPr>
      <w:spacing w:before="240" w:after="60"/>
      <w:outlineLvl w:val="7"/>
    </w:pPr>
    <w:rPr>
      <w:rFonts w:ascii="Times New Roman" w:hAnsi="Times New Roman"/>
      <w:i/>
      <w:iCs/>
      <w:sz w:val="24"/>
      <w:szCs w:val="24"/>
    </w:rPr>
  </w:style>
  <w:style w:type="paragraph" w:styleId="Overskrift9">
    <w:name w:val="heading 9"/>
    <w:basedOn w:val="Normal"/>
    <w:next w:val="Normal"/>
    <w:qFormat/>
    <w:rsid w:val="0081590C"/>
    <w:pPr>
      <w:numPr>
        <w:ilvl w:val="8"/>
        <w:numId w:val="2"/>
      </w:numPr>
      <w:spacing w:before="240" w:after="60"/>
      <w:outlineLvl w:val="8"/>
    </w:pPr>
    <w:rPr>
      <w:rFonts w:cs="Arial"/>
      <w:sz w:val="22"/>
      <w:szCs w:val="22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rsid w:val="0081590C"/>
    <w:pPr>
      <w:tabs>
        <w:tab w:val="center" w:pos="4536"/>
        <w:tab w:val="right" w:pos="9072"/>
      </w:tabs>
    </w:pPr>
  </w:style>
  <w:style w:type="paragraph" w:styleId="Brdtekst">
    <w:name w:val="Body Text"/>
    <w:basedOn w:val="Normal"/>
    <w:link w:val="BrdtekstTegn"/>
    <w:rsid w:val="0081590C"/>
    <w:rPr>
      <w:rFonts w:ascii="DepCentury Old Style" w:hAnsi="DepCentury Old Style"/>
      <w:sz w:val="22"/>
      <w:szCs w:val="20"/>
    </w:rPr>
  </w:style>
  <w:style w:type="character" w:styleId="Hyperkobling">
    <w:name w:val="Hyperlink"/>
    <w:basedOn w:val="Standardskriftforavsnitt"/>
    <w:uiPriority w:val="99"/>
    <w:rsid w:val="0081590C"/>
    <w:rPr>
      <w:dstrike w:val="0"/>
      <w:color w:val="666699"/>
      <w:u w:val="none"/>
      <w:effect w:val="none"/>
    </w:rPr>
  </w:style>
  <w:style w:type="paragraph" w:styleId="INNH1">
    <w:name w:val="toc 1"/>
    <w:basedOn w:val="Normal"/>
    <w:next w:val="Normal"/>
    <w:autoRedefine/>
    <w:uiPriority w:val="39"/>
    <w:rsid w:val="002724AF"/>
    <w:pPr>
      <w:tabs>
        <w:tab w:val="left" w:pos="720"/>
        <w:tab w:val="right" w:leader="dot" w:pos="9062"/>
      </w:tabs>
      <w:ind w:left="360" w:hanging="180"/>
    </w:pPr>
  </w:style>
  <w:style w:type="paragraph" w:styleId="INNH2">
    <w:name w:val="toc 2"/>
    <w:basedOn w:val="Normal"/>
    <w:next w:val="Normal"/>
    <w:autoRedefine/>
    <w:uiPriority w:val="39"/>
    <w:rsid w:val="0081590C"/>
    <w:pPr>
      <w:ind w:left="190"/>
    </w:pPr>
  </w:style>
  <w:style w:type="paragraph" w:styleId="Merknadstekst">
    <w:name w:val="annotation text"/>
    <w:basedOn w:val="Normal"/>
    <w:semiHidden/>
    <w:rsid w:val="0081590C"/>
    <w:rPr>
      <w:sz w:val="20"/>
      <w:szCs w:val="20"/>
    </w:rPr>
  </w:style>
  <w:style w:type="paragraph" w:styleId="Bobletekst">
    <w:name w:val="Balloon Text"/>
    <w:basedOn w:val="Normal"/>
    <w:semiHidden/>
    <w:rsid w:val="0081590C"/>
    <w:rPr>
      <w:rFonts w:ascii="Tahoma" w:hAnsi="Tahoma" w:cs="Tahoma"/>
      <w:sz w:val="16"/>
      <w:szCs w:val="16"/>
    </w:rPr>
  </w:style>
  <w:style w:type="table" w:styleId="Tabellrutenett">
    <w:name w:val="Table Grid"/>
    <w:basedOn w:val="Vanligtabell"/>
    <w:rsid w:val="00D841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rsid w:val="000F627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Bunntekst">
    <w:name w:val="footer"/>
    <w:basedOn w:val="Normal"/>
    <w:rsid w:val="00DA2773"/>
    <w:pPr>
      <w:tabs>
        <w:tab w:val="center" w:pos="4536"/>
        <w:tab w:val="right" w:pos="9072"/>
      </w:tabs>
    </w:pPr>
  </w:style>
  <w:style w:type="character" w:styleId="Sidetall">
    <w:name w:val="page number"/>
    <w:basedOn w:val="Standardskriftforavsnitt"/>
    <w:rsid w:val="00DA2773"/>
  </w:style>
  <w:style w:type="character" w:customStyle="1" w:styleId="o-text">
    <w:name w:val="o-text"/>
    <w:basedOn w:val="Standardskriftforavsnitt"/>
    <w:rsid w:val="00142D7B"/>
  </w:style>
  <w:style w:type="character" w:customStyle="1" w:styleId="o-note-fotnote">
    <w:name w:val="o-note-fotnote"/>
    <w:basedOn w:val="Standardskriftforavsnitt"/>
    <w:rsid w:val="00142D7B"/>
  </w:style>
  <w:style w:type="character" w:customStyle="1" w:styleId="o-fotnotetext1">
    <w:name w:val="o-fotnotetext1"/>
    <w:basedOn w:val="Standardskriftforavsnitt"/>
    <w:rsid w:val="00142D7B"/>
    <w:rPr>
      <w:vanish/>
      <w:webHidden w:val="0"/>
      <w:specVanish w:val="0"/>
    </w:rPr>
  </w:style>
  <w:style w:type="paragraph" w:customStyle="1" w:styleId="p7">
    <w:name w:val="p7"/>
    <w:basedOn w:val="Normal"/>
    <w:rsid w:val="00BB13A5"/>
    <w:pPr>
      <w:widowControl w:val="0"/>
      <w:spacing w:line="240" w:lineRule="atLeast"/>
      <w:ind w:left="920"/>
      <w:jc w:val="both"/>
    </w:pPr>
    <w:rPr>
      <w:rFonts w:ascii="Times New Roman" w:hAnsi="Times New Roman"/>
      <w:snapToGrid w:val="0"/>
      <w:sz w:val="24"/>
      <w:szCs w:val="20"/>
    </w:rPr>
  </w:style>
  <w:style w:type="paragraph" w:customStyle="1" w:styleId="p10">
    <w:name w:val="p10"/>
    <w:basedOn w:val="Normal"/>
    <w:rsid w:val="00BB13A5"/>
    <w:pPr>
      <w:widowControl w:val="0"/>
      <w:tabs>
        <w:tab w:val="left" w:pos="760"/>
      </w:tabs>
      <w:spacing w:line="240" w:lineRule="atLeast"/>
      <w:ind w:left="680"/>
      <w:jc w:val="both"/>
    </w:pPr>
    <w:rPr>
      <w:rFonts w:ascii="Times New Roman" w:hAnsi="Times New Roman"/>
      <w:snapToGrid w:val="0"/>
      <w:sz w:val="24"/>
      <w:szCs w:val="20"/>
    </w:rPr>
  </w:style>
  <w:style w:type="paragraph" w:customStyle="1" w:styleId="p11">
    <w:name w:val="p11"/>
    <w:basedOn w:val="Normal"/>
    <w:rsid w:val="00BB13A5"/>
    <w:pPr>
      <w:widowControl w:val="0"/>
      <w:tabs>
        <w:tab w:val="left" w:pos="960"/>
      </w:tabs>
      <w:spacing w:line="240" w:lineRule="atLeast"/>
      <w:ind w:left="432" w:hanging="288"/>
      <w:jc w:val="both"/>
    </w:pPr>
    <w:rPr>
      <w:rFonts w:ascii="Times New Roman" w:hAnsi="Times New Roman"/>
      <w:snapToGrid w:val="0"/>
      <w:sz w:val="24"/>
      <w:szCs w:val="20"/>
    </w:rPr>
  </w:style>
  <w:style w:type="character" w:styleId="Merknadsreferanse">
    <w:name w:val="annotation reference"/>
    <w:basedOn w:val="Standardskriftforavsnitt"/>
    <w:semiHidden/>
    <w:rsid w:val="00030902"/>
    <w:rPr>
      <w:sz w:val="16"/>
      <w:szCs w:val="16"/>
    </w:rPr>
  </w:style>
  <w:style w:type="paragraph" w:styleId="Kommentaremne">
    <w:name w:val="annotation subject"/>
    <w:basedOn w:val="Merknadstekst"/>
    <w:next w:val="Merknadstekst"/>
    <w:semiHidden/>
    <w:rsid w:val="00030902"/>
    <w:rPr>
      <w:b/>
      <w:bCs/>
    </w:rPr>
  </w:style>
  <w:style w:type="paragraph" w:styleId="Fotnotetekst">
    <w:name w:val="footnote text"/>
    <w:basedOn w:val="Normal"/>
    <w:semiHidden/>
    <w:rsid w:val="007E5087"/>
    <w:rPr>
      <w:sz w:val="20"/>
      <w:szCs w:val="20"/>
    </w:rPr>
  </w:style>
  <w:style w:type="character" w:styleId="Fotnotereferanse">
    <w:name w:val="footnote reference"/>
    <w:basedOn w:val="Standardskriftforavsnitt"/>
    <w:semiHidden/>
    <w:rsid w:val="007E5087"/>
    <w:rPr>
      <w:vertAlign w:val="superscript"/>
    </w:rPr>
  </w:style>
  <w:style w:type="character" w:styleId="Utheving">
    <w:name w:val="Emphasis"/>
    <w:basedOn w:val="Standardskriftforavsnitt"/>
    <w:qFormat/>
    <w:rsid w:val="00D1651B"/>
    <w:rPr>
      <w:i/>
      <w:iCs/>
    </w:rPr>
  </w:style>
  <w:style w:type="character" w:customStyle="1" w:styleId="BrdtekstTegn">
    <w:name w:val="Brødtekst Tegn"/>
    <w:basedOn w:val="Standardskriftforavsnitt"/>
    <w:link w:val="Brdtekst"/>
    <w:rsid w:val="00ED7438"/>
    <w:rPr>
      <w:rFonts w:ascii="DepCentury Old Style" w:hAnsi="DepCentury Old Style"/>
      <w:sz w:val="22"/>
      <w:lang w:val="nb-NO" w:eastAsia="nb-NO" w:bidi="ar-SA"/>
    </w:rPr>
  </w:style>
  <w:style w:type="character" w:customStyle="1" w:styleId="BodyTextChar">
    <w:name w:val="Body Text Char"/>
    <w:basedOn w:val="Standardskriftforavsnitt"/>
    <w:locked/>
    <w:rsid w:val="009B25EA"/>
    <w:rPr>
      <w:rFonts w:ascii="DepCentury Old Style" w:hAnsi="DepCentury Old Style" w:cs="Times New Roman"/>
      <w:sz w:val="22"/>
      <w:lang w:val="nb-NO" w:eastAsia="nb-NO" w:bidi="ar-SA"/>
    </w:rPr>
  </w:style>
  <w:style w:type="paragraph" w:styleId="Revisjon">
    <w:name w:val="Revision"/>
    <w:hidden/>
    <w:uiPriority w:val="99"/>
    <w:semiHidden/>
    <w:rsid w:val="00203136"/>
    <w:rPr>
      <w:rFonts w:ascii="Arial" w:hAnsi="Arial"/>
      <w:sz w:val="19"/>
      <w:szCs w:val="19"/>
    </w:rPr>
  </w:style>
  <w:style w:type="paragraph" w:customStyle="1" w:styleId="ingress">
    <w:name w:val="ingress"/>
    <w:basedOn w:val="Normal"/>
    <w:uiPriority w:val="99"/>
    <w:semiHidden/>
    <w:rsid w:val="00CD5452"/>
    <w:pPr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</w:rPr>
  </w:style>
  <w:style w:type="character" w:styleId="Fulgthyperkobling">
    <w:name w:val="FollowedHyperlink"/>
    <w:basedOn w:val="Standardskriftforavsnitt"/>
    <w:uiPriority w:val="99"/>
    <w:semiHidden/>
    <w:unhideWhenUsed/>
    <w:rsid w:val="00E10638"/>
    <w:rPr>
      <w:color w:val="800080"/>
      <w:u w:val="single"/>
    </w:rPr>
  </w:style>
  <w:style w:type="table" w:customStyle="1" w:styleId="Tabellrutenett1">
    <w:name w:val="Tabellrutenett1"/>
    <w:basedOn w:val="Vanligtabell"/>
    <w:next w:val="Tabellrutenett"/>
    <w:uiPriority w:val="39"/>
    <w:rsid w:val="002D02E4"/>
    <w:rPr>
      <w:rFonts w:asciiTheme="minorHAnsi" w:hAnsiTheme="minorHAns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rutenett2">
    <w:name w:val="Tabellrutenett2"/>
    <w:basedOn w:val="Vanligtabell"/>
    <w:next w:val="Tabellrutenett"/>
    <w:rsid w:val="00AA44F6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avsnitt">
    <w:name w:val="List Paragraph"/>
    <w:basedOn w:val="Normal"/>
    <w:uiPriority w:val="34"/>
    <w:qFormat/>
    <w:rsid w:val="00316297"/>
    <w:pPr>
      <w:ind w:left="720"/>
      <w:contextualSpacing/>
    </w:pPr>
  </w:style>
  <w:style w:type="character" w:customStyle="1" w:styleId="Overskrift1Tegn">
    <w:name w:val="Overskrift 1 Tegn"/>
    <w:basedOn w:val="Standardskriftforavsnitt"/>
    <w:link w:val="Overskrift1"/>
    <w:locked/>
    <w:rsid w:val="00C92553"/>
    <w:rPr>
      <w:rFonts w:ascii="Arial" w:hAnsi="Arial" w:cs="Arial"/>
      <w:b/>
      <w:bCs/>
      <w:kern w:val="32"/>
      <w:sz w:val="32"/>
      <w:szCs w:val="32"/>
    </w:rPr>
  </w:style>
  <w:style w:type="paragraph" w:styleId="Bildetekst">
    <w:name w:val="caption"/>
    <w:basedOn w:val="Normal"/>
    <w:next w:val="Normal"/>
    <w:uiPriority w:val="35"/>
    <w:unhideWhenUsed/>
    <w:qFormat/>
    <w:rsid w:val="00194E02"/>
    <w:pPr>
      <w:spacing w:after="200" w:line="240" w:lineRule="auto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813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25847">
      <w:bodyDiv w:val="1"/>
      <w:marLeft w:val="75"/>
      <w:marRight w:val="75"/>
      <w:marTop w:val="75"/>
      <w:marBottom w:val="7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544846">
          <w:marLeft w:val="0"/>
          <w:marRight w:val="0"/>
          <w:marTop w:val="4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786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7531964">
                  <w:marLeft w:val="0"/>
                  <w:marRight w:val="0"/>
                  <w:marTop w:val="0"/>
                  <w:marBottom w:val="0"/>
                  <w:divBdr>
                    <w:top w:val="single" w:sz="6" w:space="0" w:color="7F7F7F"/>
                    <w:left w:val="single" w:sz="6" w:space="0" w:color="7F7F7F"/>
                    <w:bottom w:val="single" w:sz="6" w:space="0" w:color="7F7F7F"/>
                    <w:right w:val="single" w:sz="6" w:space="0" w:color="7F7F7F"/>
                  </w:divBdr>
                  <w:divsChild>
                    <w:div w:id="532156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70185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8814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31820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035897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58318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486255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190435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61560768">
                                                      <w:marLeft w:val="30"/>
                                                      <w:marRight w:val="30"/>
                                                      <w:marTop w:val="30"/>
                                                      <w:marBottom w:val="30"/>
                                                      <w:divBdr>
                                                        <w:top w:val="single" w:sz="2" w:space="4" w:color="7ECAD4"/>
                                                        <w:left w:val="single" w:sz="48" w:space="11" w:color="7ECAD4"/>
                                                        <w:bottom w:val="single" w:sz="6" w:space="4" w:color="7ECAD4"/>
                                                        <w:right w:val="single" w:sz="2" w:space="4" w:color="7ECAD4"/>
                                                      </w:divBdr>
                                                    </w:div>
                                                    <w:div w:id="1074620233">
                                                      <w:marLeft w:val="30"/>
                                                      <w:marRight w:val="30"/>
                                                      <w:marTop w:val="30"/>
                                                      <w:marBottom w:val="30"/>
                                                      <w:divBdr>
                                                        <w:top w:val="single" w:sz="2" w:space="4" w:color="7ECAD4"/>
                                                        <w:left w:val="single" w:sz="48" w:space="11" w:color="7ECAD4"/>
                                                        <w:bottom w:val="single" w:sz="6" w:space="4" w:color="7ECAD4"/>
                                                        <w:right w:val="single" w:sz="2" w:space="4" w:color="7ECAD4"/>
                                                      </w:divBdr>
                                                    </w:div>
                                                    <w:div w:id="1913076601">
                                                      <w:marLeft w:val="30"/>
                                                      <w:marRight w:val="30"/>
                                                      <w:marTop w:val="30"/>
                                                      <w:marBottom w:val="30"/>
                                                      <w:divBdr>
                                                        <w:top w:val="single" w:sz="2" w:space="4" w:color="7ECAD4"/>
                                                        <w:left w:val="single" w:sz="48" w:space="11" w:color="7ECAD4"/>
                                                        <w:bottom w:val="single" w:sz="6" w:space="4" w:color="7ECAD4"/>
                                                        <w:right w:val="single" w:sz="2" w:space="4" w:color="7ECAD4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0909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874961">
      <w:bodyDiv w:val="1"/>
      <w:marLeft w:val="75"/>
      <w:marRight w:val="75"/>
      <w:marTop w:val="75"/>
      <w:marBottom w:val="7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551846">
          <w:marLeft w:val="0"/>
          <w:marRight w:val="0"/>
          <w:marTop w:val="4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3245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0583420">
                  <w:marLeft w:val="0"/>
                  <w:marRight w:val="0"/>
                  <w:marTop w:val="0"/>
                  <w:marBottom w:val="0"/>
                  <w:divBdr>
                    <w:top w:val="single" w:sz="6" w:space="0" w:color="7F7F7F"/>
                    <w:left w:val="single" w:sz="6" w:space="0" w:color="7F7F7F"/>
                    <w:bottom w:val="single" w:sz="6" w:space="0" w:color="7F7F7F"/>
                    <w:right w:val="single" w:sz="6" w:space="0" w:color="7F7F7F"/>
                  </w:divBdr>
                  <w:divsChild>
                    <w:div w:id="1590507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59809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21870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72142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618817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48346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99407893">
                                              <w:marLeft w:val="0"/>
                                              <w:marRight w:val="0"/>
                                              <w:marTop w:val="720"/>
                                              <w:marBottom w:val="120"/>
                                              <w:divBdr>
                                                <w:top w:val="single" w:sz="12" w:space="12" w:color="CCCCCC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771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010349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394058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259008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364548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736909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646522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3594361">
      <w:bodyDiv w:val="1"/>
      <w:marLeft w:val="75"/>
      <w:marRight w:val="75"/>
      <w:marTop w:val="75"/>
      <w:marBottom w:val="7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651137">
          <w:marLeft w:val="0"/>
          <w:marRight w:val="0"/>
          <w:marTop w:val="4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7156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2650889">
                  <w:marLeft w:val="0"/>
                  <w:marRight w:val="0"/>
                  <w:marTop w:val="0"/>
                  <w:marBottom w:val="0"/>
                  <w:divBdr>
                    <w:top w:val="single" w:sz="6" w:space="0" w:color="7F7F7F"/>
                    <w:left w:val="single" w:sz="6" w:space="0" w:color="7F7F7F"/>
                    <w:bottom w:val="single" w:sz="6" w:space="0" w:color="7F7F7F"/>
                    <w:right w:val="single" w:sz="6" w:space="0" w:color="7F7F7F"/>
                  </w:divBdr>
                  <w:divsChild>
                    <w:div w:id="632951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5553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14843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52867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804821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56339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22566927">
                                              <w:marLeft w:val="0"/>
                                              <w:marRight w:val="0"/>
                                              <w:marTop w:val="720"/>
                                              <w:marBottom w:val="120"/>
                                              <w:divBdr>
                                                <w:top w:val="single" w:sz="12" w:space="12" w:color="CCCCCC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592169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712094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191707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420506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477527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554923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555332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291079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534936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803900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972732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5169073">
      <w:bodyDiv w:val="1"/>
      <w:marLeft w:val="225"/>
      <w:marRight w:val="75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54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47323">
      <w:bodyDiv w:val="1"/>
      <w:marLeft w:val="75"/>
      <w:marRight w:val="75"/>
      <w:marTop w:val="75"/>
      <w:marBottom w:val="7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200109">
          <w:marLeft w:val="0"/>
          <w:marRight w:val="0"/>
          <w:marTop w:val="4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7073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7492915">
                  <w:marLeft w:val="0"/>
                  <w:marRight w:val="0"/>
                  <w:marTop w:val="0"/>
                  <w:marBottom w:val="0"/>
                  <w:divBdr>
                    <w:top w:val="single" w:sz="6" w:space="0" w:color="7F7F7F"/>
                    <w:left w:val="single" w:sz="6" w:space="0" w:color="7F7F7F"/>
                    <w:bottom w:val="single" w:sz="6" w:space="0" w:color="7F7F7F"/>
                    <w:right w:val="single" w:sz="6" w:space="0" w:color="7F7F7F"/>
                  </w:divBdr>
                  <w:divsChild>
                    <w:div w:id="1604411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13096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33153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30143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23593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498161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69209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298990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47696666">
                                                      <w:marLeft w:val="30"/>
                                                      <w:marRight w:val="30"/>
                                                      <w:marTop w:val="30"/>
                                                      <w:marBottom w:val="30"/>
                                                      <w:divBdr>
                                                        <w:top w:val="single" w:sz="2" w:space="4" w:color="7ECAD4"/>
                                                        <w:left w:val="single" w:sz="48" w:space="11" w:color="7ECAD4"/>
                                                        <w:bottom w:val="single" w:sz="6" w:space="4" w:color="7ECAD4"/>
                                                        <w:right w:val="single" w:sz="2" w:space="4" w:color="7ECAD4"/>
                                                      </w:divBdr>
                                                    </w:div>
                                                    <w:div w:id="600336725">
                                                      <w:marLeft w:val="30"/>
                                                      <w:marRight w:val="30"/>
                                                      <w:marTop w:val="30"/>
                                                      <w:marBottom w:val="30"/>
                                                      <w:divBdr>
                                                        <w:top w:val="single" w:sz="2" w:space="4" w:color="7ECAD4"/>
                                                        <w:left w:val="single" w:sz="48" w:space="11" w:color="7ECAD4"/>
                                                        <w:bottom w:val="single" w:sz="6" w:space="4" w:color="7ECAD4"/>
                                                        <w:right w:val="single" w:sz="2" w:space="4" w:color="7ECAD4"/>
                                                      </w:divBdr>
                                                    </w:div>
                                                    <w:div w:id="680202459">
                                                      <w:marLeft w:val="30"/>
                                                      <w:marRight w:val="30"/>
                                                      <w:marTop w:val="30"/>
                                                      <w:marBottom w:val="30"/>
                                                      <w:divBdr>
                                                        <w:top w:val="single" w:sz="2" w:space="4" w:color="7ECAD4"/>
                                                        <w:left w:val="single" w:sz="48" w:space="11" w:color="7ECAD4"/>
                                                        <w:bottom w:val="single" w:sz="6" w:space="4" w:color="7ECAD4"/>
                                                        <w:right w:val="single" w:sz="2" w:space="4" w:color="7ECAD4"/>
                                                      </w:divBdr>
                                                    </w:div>
                                                    <w:div w:id="700208049">
                                                      <w:marLeft w:val="30"/>
                                                      <w:marRight w:val="30"/>
                                                      <w:marTop w:val="30"/>
                                                      <w:marBottom w:val="30"/>
                                                      <w:divBdr>
                                                        <w:top w:val="single" w:sz="2" w:space="4" w:color="7ECAD4"/>
                                                        <w:left w:val="single" w:sz="48" w:space="11" w:color="7ECAD4"/>
                                                        <w:bottom w:val="single" w:sz="6" w:space="4" w:color="7ECAD4"/>
                                                        <w:right w:val="single" w:sz="2" w:space="4" w:color="7ECAD4"/>
                                                      </w:divBdr>
                                                    </w:div>
                                                    <w:div w:id="1095129643">
                                                      <w:marLeft w:val="30"/>
                                                      <w:marRight w:val="30"/>
                                                      <w:marTop w:val="30"/>
                                                      <w:marBottom w:val="30"/>
                                                      <w:divBdr>
                                                        <w:top w:val="single" w:sz="2" w:space="4" w:color="7ECAD4"/>
                                                        <w:left w:val="single" w:sz="48" w:space="11" w:color="7ECAD4"/>
                                                        <w:bottom w:val="single" w:sz="6" w:space="4" w:color="7ECAD4"/>
                                                        <w:right w:val="single" w:sz="2" w:space="4" w:color="7ECAD4"/>
                                                      </w:divBdr>
                                                    </w:div>
                                                    <w:div w:id="1452553264">
                                                      <w:marLeft w:val="30"/>
                                                      <w:marRight w:val="30"/>
                                                      <w:marTop w:val="30"/>
                                                      <w:marBottom w:val="30"/>
                                                      <w:divBdr>
                                                        <w:top w:val="single" w:sz="2" w:space="4" w:color="7ECAD4"/>
                                                        <w:left w:val="single" w:sz="48" w:space="11" w:color="7ECAD4"/>
                                                        <w:bottom w:val="single" w:sz="6" w:space="4" w:color="7ECAD4"/>
                                                        <w:right w:val="single" w:sz="2" w:space="4" w:color="7ECAD4"/>
                                                      </w:divBdr>
                                                    </w:div>
                                                    <w:div w:id="1683556530">
                                                      <w:marLeft w:val="30"/>
                                                      <w:marRight w:val="30"/>
                                                      <w:marTop w:val="30"/>
                                                      <w:marBottom w:val="30"/>
                                                      <w:divBdr>
                                                        <w:top w:val="single" w:sz="2" w:space="4" w:color="72C389"/>
                                                        <w:left w:val="single" w:sz="48" w:space="11" w:color="72C389"/>
                                                        <w:bottom w:val="single" w:sz="6" w:space="4" w:color="72C389"/>
                                                        <w:right w:val="single" w:sz="2" w:space="4" w:color="72C389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88092455">
      <w:bodyDiv w:val="1"/>
      <w:marLeft w:val="225"/>
      <w:marRight w:val="75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Z:\Anskaffelser\Konkurransegrunnlag_&#229;pen_over_E&#216;S.dotx" TargetMode="Externa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6DF4C32C2808F4AA72441F4D54F4C9E" ma:contentTypeVersion="10" ma:contentTypeDescription="Opprett et nytt dokument." ma:contentTypeScope="" ma:versionID="12181d4beb182faf5171c3cce4383847">
  <xsd:schema xmlns:xsd="http://www.w3.org/2001/XMLSchema" xmlns:xs="http://www.w3.org/2001/XMLSchema" xmlns:p="http://schemas.microsoft.com/office/2006/metadata/properties" xmlns:ns3="951c9604-effb-42e7-9c67-eee14a695c1d" xmlns:ns4="9ca0c33c-8b8c-40f7-8440-104860765313" targetNamespace="http://schemas.microsoft.com/office/2006/metadata/properties" ma:root="true" ma:fieldsID="8830b3e947560764a26299f9e90081ed" ns3:_="" ns4:_="">
    <xsd:import namespace="951c9604-effb-42e7-9c67-eee14a695c1d"/>
    <xsd:import namespace="9ca0c33c-8b8c-40f7-8440-10486076531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1c9604-effb-42e7-9c67-eee14a695c1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a0c33c-8b8c-40f7-8440-10486076531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Hash for deling av tips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2EAEB8D-1039-4C83-8D25-9F5F4F30555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9B6ED33-8EF1-4525-966C-CE9249614B9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76AB061-0177-4D08-92D0-01405B44B2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51c9604-effb-42e7-9c67-eee14a695c1d"/>
    <ds:schemaRef ds:uri="9ca0c33c-8b8c-40f7-8440-10486076531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CA9ACBB-5994-49BF-AE87-6A538B272A4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Konkurransegrunnlag_åpen_over_EØS</Template>
  <TotalTime>2</TotalTime>
  <Pages>1</Pages>
  <Words>97</Words>
  <Characters>520</Characters>
  <Application>Microsoft Office Word</Application>
  <DocSecurity>0</DocSecurity>
  <Lines>4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NVE</Company>
  <LinksUpToDate>false</LinksUpToDate>
  <CharactersWithSpaces>616</CharactersWithSpaces>
  <SharedDoc>false</SharedDoc>
  <HLinks>
    <vt:vector size="192" baseType="variant">
      <vt:variant>
        <vt:i4>2752550</vt:i4>
      </vt:variant>
      <vt:variant>
        <vt:i4>255</vt:i4>
      </vt:variant>
      <vt:variant>
        <vt:i4>0</vt:i4>
      </vt:variant>
      <vt:variant>
        <vt:i4>5</vt:i4>
      </vt:variant>
      <vt:variant>
        <vt:lpwstr>http://lovdata.no/dokument/SF/forskrift/2006-04-07-402</vt:lpwstr>
      </vt:variant>
      <vt:variant>
        <vt:lpwstr/>
      </vt:variant>
      <vt:variant>
        <vt:i4>3145788</vt:i4>
      </vt:variant>
      <vt:variant>
        <vt:i4>252</vt:i4>
      </vt:variant>
      <vt:variant>
        <vt:i4>0</vt:i4>
      </vt:variant>
      <vt:variant>
        <vt:i4>5</vt:i4>
      </vt:variant>
      <vt:variant>
        <vt:lpwstr>http://www.skatteetaten.no/no/Om-skatteetaten/Kontakt-oss/E-post/Send-ny-epost/Annet/Bestill-attester-eller-utskrifter/Skatteattest---RF-1244/</vt:lpwstr>
      </vt:variant>
      <vt:variant>
        <vt:lpwstr/>
      </vt:variant>
      <vt:variant>
        <vt:i4>3145788</vt:i4>
      </vt:variant>
      <vt:variant>
        <vt:i4>249</vt:i4>
      </vt:variant>
      <vt:variant>
        <vt:i4>0</vt:i4>
      </vt:variant>
      <vt:variant>
        <vt:i4>5</vt:i4>
      </vt:variant>
      <vt:variant>
        <vt:lpwstr>http://www.skatteetaten.no/no/Om-skatteetaten/Kontakt-oss/E-post/Send-ny-epost/Annet/Bestill-attester-eller-utskrifter/Skatteattest---RF-1244/</vt:lpwstr>
      </vt:variant>
      <vt:variant>
        <vt:lpwstr/>
      </vt:variant>
      <vt:variant>
        <vt:i4>8126587</vt:i4>
      </vt:variant>
      <vt:variant>
        <vt:i4>246</vt:i4>
      </vt:variant>
      <vt:variant>
        <vt:i4>0</vt:i4>
      </vt:variant>
      <vt:variant>
        <vt:i4>5</vt:i4>
      </vt:variant>
      <vt:variant>
        <vt:lpwstr>http://www.mercell.no/</vt:lpwstr>
      </vt:variant>
      <vt:variant>
        <vt:lpwstr/>
      </vt:variant>
      <vt:variant>
        <vt:i4>6357095</vt:i4>
      </vt:variant>
      <vt:variant>
        <vt:i4>180</vt:i4>
      </vt:variant>
      <vt:variant>
        <vt:i4>0</vt:i4>
      </vt:variant>
      <vt:variant>
        <vt:i4>5</vt:i4>
      </vt:variant>
      <vt:variant>
        <vt:lpwstr>http://www.nve.no/</vt:lpwstr>
      </vt:variant>
      <vt:variant>
        <vt:lpwstr/>
      </vt:variant>
      <vt:variant>
        <vt:i4>1507385</vt:i4>
      </vt:variant>
      <vt:variant>
        <vt:i4>173</vt:i4>
      </vt:variant>
      <vt:variant>
        <vt:i4>0</vt:i4>
      </vt:variant>
      <vt:variant>
        <vt:i4>5</vt:i4>
      </vt:variant>
      <vt:variant>
        <vt:lpwstr/>
      </vt:variant>
      <vt:variant>
        <vt:lpwstr>_Toc363116810</vt:lpwstr>
      </vt:variant>
      <vt:variant>
        <vt:i4>1441849</vt:i4>
      </vt:variant>
      <vt:variant>
        <vt:i4>167</vt:i4>
      </vt:variant>
      <vt:variant>
        <vt:i4>0</vt:i4>
      </vt:variant>
      <vt:variant>
        <vt:i4>5</vt:i4>
      </vt:variant>
      <vt:variant>
        <vt:lpwstr/>
      </vt:variant>
      <vt:variant>
        <vt:lpwstr>_Toc363116809</vt:lpwstr>
      </vt:variant>
      <vt:variant>
        <vt:i4>1441849</vt:i4>
      </vt:variant>
      <vt:variant>
        <vt:i4>161</vt:i4>
      </vt:variant>
      <vt:variant>
        <vt:i4>0</vt:i4>
      </vt:variant>
      <vt:variant>
        <vt:i4>5</vt:i4>
      </vt:variant>
      <vt:variant>
        <vt:lpwstr/>
      </vt:variant>
      <vt:variant>
        <vt:lpwstr>_Toc363116808</vt:lpwstr>
      </vt:variant>
      <vt:variant>
        <vt:i4>1441849</vt:i4>
      </vt:variant>
      <vt:variant>
        <vt:i4>155</vt:i4>
      </vt:variant>
      <vt:variant>
        <vt:i4>0</vt:i4>
      </vt:variant>
      <vt:variant>
        <vt:i4>5</vt:i4>
      </vt:variant>
      <vt:variant>
        <vt:lpwstr/>
      </vt:variant>
      <vt:variant>
        <vt:lpwstr>_Toc363116807</vt:lpwstr>
      </vt:variant>
      <vt:variant>
        <vt:i4>1441849</vt:i4>
      </vt:variant>
      <vt:variant>
        <vt:i4>149</vt:i4>
      </vt:variant>
      <vt:variant>
        <vt:i4>0</vt:i4>
      </vt:variant>
      <vt:variant>
        <vt:i4>5</vt:i4>
      </vt:variant>
      <vt:variant>
        <vt:lpwstr/>
      </vt:variant>
      <vt:variant>
        <vt:lpwstr>_Toc363116806</vt:lpwstr>
      </vt:variant>
      <vt:variant>
        <vt:i4>1441849</vt:i4>
      </vt:variant>
      <vt:variant>
        <vt:i4>143</vt:i4>
      </vt:variant>
      <vt:variant>
        <vt:i4>0</vt:i4>
      </vt:variant>
      <vt:variant>
        <vt:i4>5</vt:i4>
      </vt:variant>
      <vt:variant>
        <vt:lpwstr/>
      </vt:variant>
      <vt:variant>
        <vt:lpwstr>_Toc363116805</vt:lpwstr>
      </vt:variant>
      <vt:variant>
        <vt:i4>1441849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_Toc363116804</vt:lpwstr>
      </vt:variant>
      <vt:variant>
        <vt:i4>1441849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_Toc363116803</vt:lpwstr>
      </vt:variant>
      <vt:variant>
        <vt:i4>1441849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_Toc363116802</vt:lpwstr>
      </vt:variant>
      <vt:variant>
        <vt:i4>1441849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_Toc363116801</vt:lpwstr>
      </vt:variant>
      <vt:variant>
        <vt:i4>1441849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_Toc363116800</vt:lpwstr>
      </vt:variant>
      <vt:variant>
        <vt:i4>2031670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_Toc363116799</vt:lpwstr>
      </vt:variant>
      <vt:variant>
        <vt:i4>2031670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_Toc363116798</vt:lpwstr>
      </vt:variant>
      <vt:variant>
        <vt:i4>2031670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_Toc363116797</vt:lpwstr>
      </vt:variant>
      <vt:variant>
        <vt:i4>2031670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_Toc363116796</vt:lpwstr>
      </vt:variant>
      <vt:variant>
        <vt:i4>2031670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_Toc363116795</vt:lpwstr>
      </vt:variant>
      <vt:variant>
        <vt:i4>2031670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_Toc363116794</vt:lpwstr>
      </vt:variant>
      <vt:variant>
        <vt:i4>2031670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_Toc363116793</vt:lpwstr>
      </vt:variant>
      <vt:variant>
        <vt:i4>2031670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_Toc363116792</vt:lpwstr>
      </vt:variant>
      <vt:variant>
        <vt:i4>2031670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_Toc363116791</vt:lpwstr>
      </vt:variant>
      <vt:variant>
        <vt:i4>2031670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_Toc363116790</vt:lpwstr>
      </vt:variant>
      <vt:variant>
        <vt:i4>1966134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_Toc363116789</vt:lpwstr>
      </vt:variant>
      <vt:variant>
        <vt:i4>1966134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_Toc363116788</vt:lpwstr>
      </vt:variant>
      <vt:variant>
        <vt:i4>1966134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_Toc363116787</vt:lpwstr>
      </vt:variant>
      <vt:variant>
        <vt:i4>1966134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_Toc363116786</vt:lpwstr>
      </vt:variant>
      <vt:variant>
        <vt:i4>1966134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_Toc363116785</vt:lpwstr>
      </vt:variant>
      <vt:variant>
        <vt:i4>1966134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_Toc363116784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Roald</dc:creator>
  <cp:keywords/>
  <dc:description/>
  <cp:lastModifiedBy>Silje Graue Lerøy</cp:lastModifiedBy>
  <cp:revision>3</cp:revision>
  <cp:lastPrinted>2020-02-18T09:20:00Z</cp:lastPrinted>
  <dcterms:created xsi:type="dcterms:W3CDTF">2026-05-20T08:42:00Z</dcterms:created>
  <dcterms:modified xsi:type="dcterms:W3CDTF">2026-05-29T07:39:00Z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0x010100F6DF4C32C2808F4AA72441F4D54F4C9E</vt:lpwstr>
  </property>
</Properties>
</file>